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7F4A4" w14:textId="4FC290CF" w:rsidR="001D471F" w:rsidRDefault="001D471F" w:rsidP="001D4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R4-230</w:t>
      </w:r>
      <w:r w:rsidR="00EC093F">
        <w:rPr>
          <w:b/>
          <w:i/>
          <w:noProof/>
          <w:sz w:val="28"/>
        </w:rPr>
        <w:t>8535</w:t>
      </w:r>
    </w:p>
    <w:p w14:paraId="72B14018" w14:textId="77777777" w:rsidR="001D471F" w:rsidRDefault="001D471F" w:rsidP="001D47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074B8E27" w14:textId="39E7C06E" w:rsidR="009F1E1B" w:rsidRPr="00FF1A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FF1AD5" w:rsidRDefault="00343B9F" w:rsidP="00343B9F">
      <w:r w:rsidRPr="00FF1AD5">
        <w:rPr>
          <w:b/>
        </w:rPr>
        <w:t>Source:</w:t>
      </w:r>
      <w:r w:rsidRPr="00FF1AD5">
        <w:rPr>
          <w:b/>
        </w:rPr>
        <w:tab/>
      </w:r>
      <w:r w:rsidRPr="00FF1AD5">
        <w:rPr>
          <w:b/>
        </w:rPr>
        <w:tab/>
      </w:r>
      <w:r w:rsidRPr="00FF1AD5">
        <w:rPr>
          <w:b/>
        </w:rPr>
        <w:tab/>
      </w:r>
      <w:r w:rsidR="00EA2FBC" w:rsidRPr="00FF1AD5">
        <w:rPr>
          <w:b/>
        </w:rPr>
        <w:tab/>
      </w:r>
      <w:r w:rsidRPr="00FF1AD5">
        <w:t>Ericsson</w:t>
      </w:r>
    </w:p>
    <w:p w14:paraId="20563AC0" w14:textId="74FD826B" w:rsidR="00343B9F" w:rsidRPr="00FF1AD5" w:rsidRDefault="00343B9F" w:rsidP="00343B9F">
      <w:r w:rsidRPr="00FF1AD5">
        <w:rPr>
          <w:b/>
        </w:rPr>
        <w:t>Title:</w:t>
      </w:r>
      <w:r w:rsidRPr="00FF1AD5">
        <w:tab/>
      </w:r>
      <w:r w:rsidRPr="00FF1AD5">
        <w:tab/>
      </w:r>
      <w:r w:rsidRPr="00FF1AD5">
        <w:tab/>
      </w:r>
      <w:r w:rsidR="00EA2FBC" w:rsidRPr="00FF1AD5">
        <w:tab/>
      </w:r>
      <w:r w:rsidR="00EA2FBC" w:rsidRPr="00FF1AD5">
        <w:tab/>
      </w:r>
      <w:r w:rsidRPr="00FF1AD5">
        <w:t xml:space="preserve">NTN enhancements – </w:t>
      </w:r>
      <w:r w:rsidR="00544CE6" w:rsidRPr="00FF1AD5">
        <w:t xml:space="preserve">System parameters </w:t>
      </w:r>
    </w:p>
    <w:p w14:paraId="27189950" w14:textId="7D318C60" w:rsidR="00343B9F" w:rsidRPr="00FF1AD5" w:rsidRDefault="00343B9F" w:rsidP="00343B9F">
      <w:r w:rsidRPr="00FF1AD5">
        <w:rPr>
          <w:b/>
        </w:rPr>
        <w:t>Agenda item:</w:t>
      </w:r>
      <w:r w:rsidRPr="00FF1AD5">
        <w:tab/>
      </w:r>
      <w:r w:rsidRPr="00FF1AD5">
        <w:tab/>
      </w:r>
      <w:r w:rsidR="00BF2D60">
        <w:t>8.27.1.1</w:t>
      </w:r>
    </w:p>
    <w:p w14:paraId="75BE696D" w14:textId="77777777" w:rsidR="00343B9F" w:rsidRPr="00FF1AD5" w:rsidRDefault="00343B9F" w:rsidP="00343B9F">
      <w:r w:rsidRPr="00FF1AD5">
        <w:rPr>
          <w:b/>
        </w:rPr>
        <w:t>Document for:</w:t>
      </w:r>
      <w:r w:rsidRPr="00FF1AD5">
        <w:rPr>
          <w:b/>
        </w:rPr>
        <w:tab/>
      </w:r>
      <w:r w:rsidRPr="00FF1AD5">
        <w:rPr>
          <w:b/>
        </w:rPr>
        <w:tab/>
      </w:r>
      <w:r w:rsidRPr="00FF1AD5">
        <w:t>Approval</w:t>
      </w:r>
    </w:p>
    <w:p w14:paraId="074B8E2D" w14:textId="77777777" w:rsidR="009F1E1B" w:rsidRPr="00FF1AD5" w:rsidRDefault="001B4DC7">
      <w:pPr>
        <w:pStyle w:val="Heading1"/>
        <w:numPr>
          <w:ilvl w:val="0"/>
          <w:numId w:val="4"/>
        </w:numPr>
        <w:ind w:left="400" w:hanging="400"/>
        <w:rPr>
          <w:lang w:val="en-US"/>
        </w:rPr>
      </w:pPr>
      <w:r w:rsidRPr="00FF1AD5">
        <w:rPr>
          <w:sz w:val="32"/>
          <w:lang w:val="en-US"/>
        </w:rPr>
        <w:t>Introduction</w:t>
      </w:r>
    </w:p>
    <w:p w14:paraId="074B8E2E" w14:textId="29E31B57" w:rsidR="009F1E1B" w:rsidRPr="00FF1AD5" w:rsidRDefault="001B4DC7">
      <w:pPr>
        <w:spacing w:beforeLines="50" w:before="120" w:after="120"/>
      </w:pPr>
      <w:r w:rsidRPr="00FF1AD5">
        <w:t xml:space="preserve">This document </w:t>
      </w:r>
      <w:r w:rsidR="00E50735" w:rsidRPr="00FF1AD5">
        <w:t xml:space="preserve">discusses the </w:t>
      </w:r>
      <w:r w:rsidR="00EA45E1" w:rsidRPr="00FF1AD5">
        <w:t>system parameters and bands definition</w:t>
      </w:r>
      <w:r w:rsidR="00F31999" w:rsidRPr="00FF1AD5">
        <w:t xml:space="preserve"> in the scope of </w:t>
      </w:r>
      <w:r w:rsidR="005E05EC" w:rsidRPr="00FF1AD5">
        <w:t>the NTN enhancements WI (</w:t>
      </w:r>
      <w:r w:rsidR="005E05EC" w:rsidRPr="00FF1AD5">
        <w:fldChar w:fldCharType="begin"/>
      </w:r>
      <w:r w:rsidR="005E05EC" w:rsidRPr="00FF1AD5">
        <w:instrText xml:space="preserve"> REF _Ref114939775 \r \h </w:instrText>
      </w:r>
      <w:r w:rsidR="00324640" w:rsidRPr="00FF1AD5">
        <w:instrText xml:space="preserve"> \* MERGEFORMAT </w:instrText>
      </w:r>
      <w:r w:rsidR="005E05EC" w:rsidRPr="00FF1AD5">
        <w:fldChar w:fldCharType="separate"/>
      </w:r>
      <w:r w:rsidR="00DB18A3" w:rsidRPr="00FF1AD5">
        <w:t>[1]</w:t>
      </w:r>
      <w:r w:rsidR="005E05EC" w:rsidRPr="00FF1AD5">
        <w:fldChar w:fldCharType="end"/>
      </w:r>
      <w:r w:rsidR="005E05EC" w:rsidRPr="00FF1AD5">
        <w:t>)</w:t>
      </w:r>
      <w:r w:rsidR="00604FC9" w:rsidRPr="00FF1AD5">
        <w:t>, based on the agreed</w:t>
      </w:r>
      <w:r w:rsidR="00683FB9" w:rsidRPr="00FF1AD5">
        <w:t xml:space="preserve"> Way Forward </w:t>
      </w:r>
      <w:r w:rsidR="0083261C" w:rsidRPr="00FF1AD5">
        <w:fldChar w:fldCharType="begin"/>
      </w:r>
      <w:r w:rsidR="0083261C" w:rsidRPr="00FF1AD5">
        <w:instrText xml:space="preserve"> REF _Ref125650918 \r \h </w:instrText>
      </w:r>
      <w:r w:rsidR="00D00656" w:rsidRPr="00FF1AD5">
        <w:instrText xml:space="preserve"> \* MERGEFORMAT </w:instrText>
      </w:r>
      <w:r w:rsidR="0083261C" w:rsidRPr="00FF1AD5">
        <w:fldChar w:fldCharType="separate"/>
      </w:r>
      <w:r w:rsidR="00DB18A3" w:rsidRPr="00FF1AD5">
        <w:t>[2]</w:t>
      </w:r>
      <w:r w:rsidR="0083261C" w:rsidRPr="00FF1AD5">
        <w:fldChar w:fldCharType="end"/>
      </w:r>
      <w:r w:rsidR="0083261C" w:rsidRPr="00FF1AD5">
        <w:t xml:space="preserve"> </w:t>
      </w:r>
      <w:r w:rsidR="00604FC9" w:rsidRPr="00FF1AD5">
        <w:t xml:space="preserve">from </w:t>
      </w:r>
      <w:r w:rsidR="00683FB9" w:rsidRPr="00FF1AD5">
        <w:t>last RAN4#10</w:t>
      </w:r>
      <w:r w:rsidR="00F4136B" w:rsidRPr="00FF1AD5">
        <w:t>6</w:t>
      </w:r>
      <w:r w:rsidR="00AD55F1">
        <w:t>-bis</w:t>
      </w:r>
      <w:r w:rsidR="00683FB9" w:rsidRPr="00FF1AD5">
        <w:t xml:space="preserve"> meeting.</w:t>
      </w:r>
    </w:p>
    <w:p w14:paraId="074B8E30" w14:textId="77777777" w:rsidR="009F1E1B" w:rsidRPr="00FF1AD5" w:rsidRDefault="001B4DC7">
      <w:pPr>
        <w:pStyle w:val="Heading1"/>
        <w:numPr>
          <w:ilvl w:val="0"/>
          <w:numId w:val="4"/>
        </w:numPr>
        <w:ind w:left="400" w:hanging="400"/>
        <w:rPr>
          <w:lang w:val="en-US" w:eastAsia="zh-CN"/>
        </w:rPr>
      </w:pPr>
      <w:r w:rsidRPr="00FF1AD5">
        <w:rPr>
          <w:sz w:val="32"/>
          <w:lang w:val="en-US"/>
        </w:rPr>
        <w:t>Discussion</w:t>
      </w:r>
    </w:p>
    <w:p w14:paraId="10CDDB1D" w14:textId="249C7B40" w:rsidR="00BF15AF" w:rsidRPr="00FF1AD5" w:rsidRDefault="00D8201A" w:rsidP="00B35BE1">
      <w:pPr>
        <w:pStyle w:val="Heading2"/>
        <w:rPr>
          <w:lang w:val="en-US"/>
        </w:rPr>
      </w:pPr>
      <w:r w:rsidRPr="00FF1AD5">
        <w:rPr>
          <w:lang w:val="en-US"/>
        </w:rPr>
        <w:t>Channel arrangement</w:t>
      </w:r>
    </w:p>
    <w:p w14:paraId="6012767B" w14:textId="7E01ABD8" w:rsidR="003C264C" w:rsidRDefault="004B4790" w:rsidP="004B4790">
      <w:pPr>
        <w:pStyle w:val="Heading3"/>
        <w:rPr>
          <w:lang w:val="en-US"/>
        </w:rPr>
      </w:pPr>
      <w:r w:rsidRPr="00FF1AD5">
        <w:rPr>
          <w:lang w:val="en-US"/>
        </w:rPr>
        <w:t xml:space="preserve">Channel raster </w:t>
      </w:r>
    </w:p>
    <w:p w14:paraId="7188FB17" w14:textId="77777777" w:rsidR="00324F7F" w:rsidRDefault="00324F7F" w:rsidP="00324F7F">
      <w:r>
        <w:t xml:space="preserve">In last RAN4#106-bis meeting, the way forward XX has captured the following agreement: </w:t>
      </w:r>
    </w:p>
    <w:p w14:paraId="79BA0CC6" w14:textId="6368FE71" w:rsidR="00324F7F" w:rsidRDefault="00A35006" w:rsidP="00324F7F">
      <w:r w:rsidRPr="00A35006">
        <w:rPr>
          <w:noProof/>
        </w:rPr>
        <w:drawing>
          <wp:inline distT="0" distB="0" distL="0" distR="0" wp14:anchorId="4DF60FA3" wp14:editId="14A86394">
            <wp:extent cx="6007409" cy="2152761"/>
            <wp:effectExtent l="152400" t="152400" r="355600" b="3619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7409" cy="21527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B92256" w14:textId="48F3FB4A" w:rsidR="00324F7F" w:rsidRDefault="00634189" w:rsidP="004E579F">
      <w:r>
        <w:t xml:space="preserve">We further checked the proposed boundaries and think they should </w:t>
      </w:r>
      <w:r w:rsidR="004E579F">
        <w:t xml:space="preserve">be </w:t>
      </w:r>
      <w:r w:rsidR="003D6EFA">
        <w:t>updated, they don’t look correct</w:t>
      </w:r>
      <w:r w:rsidR="005E6E77">
        <w:t xml:space="preserve"> as they are not aligned with the raster numbers with step size of 4 and 8</w:t>
      </w:r>
      <w:r w:rsidR="00367C91">
        <w:t>.</w:t>
      </w:r>
    </w:p>
    <w:p w14:paraId="2D261035" w14:textId="77777777" w:rsidR="00367C91" w:rsidRDefault="00367C91" w:rsidP="004E579F"/>
    <w:p w14:paraId="03FFBE91" w14:textId="77777777" w:rsidR="00367C91" w:rsidRDefault="00367C91" w:rsidP="004E579F"/>
    <w:p w14:paraId="499E7AF5" w14:textId="77777777" w:rsidR="00367C91" w:rsidRDefault="00367C91" w:rsidP="004E579F"/>
    <w:p w14:paraId="2CCEB5F8" w14:textId="77777777" w:rsidR="00367C91" w:rsidRDefault="00367C91" w:rsidP="004E579F"/>
    <w:p w14:paraId="4AE3F7F1" w14:textId="00CFAADD" w:rsidR="004E579F" w:rsidRPr="00324F7F" w:rsidRDefault="00CE06CD" w:rsidP="004E579F">
      <w:r>
        <w:lastRenderedPageBreak/>
        <w:t>We would make the following proposal instead:</w:t>
      </w:r>
    </w:p>
    <w:p w14:paraId="00261C28" w14:textId="1CD3E97E" w:rsidR="002C2A0E" w:rsidRDefault="002C2A0E" w:rsidP="002C2A0E">
      <w:pPr>
        <w:rPr>
          <w:b/>
          <w:bCs/>
        </w:rPr>
      </w:pPr>
      <w:r w:rsidRPr="00FF1AD5">
        <w:rPr>
          <w:b/>
          <w:bCs/>
        </w:rPr>
        <w:t>Proposal</w:t>
      </w:r>
      <w:r w:rsidR="009D0AAD">
        <w:rPr>
          <w:b/>
          <w:bCs/>
        </w:rPr>
        <w:t>1</w:t>
      </w:r>
      <w:r w:rsidRPr="00FF1AD5">
        <w:rPr>
          <w:b/>
          <w:bCs/>
        </w:rPr>
        <w:t xml:space="preserve">: Specify </w:t>
      </w:r>
      <w:r w:rsidR="00746A77" w:rsidRPr="00FF1AD5">
        <w:rPr>
          <w:b/>
          <w:bCs/>
        </w:rPr>
        <w:t xml:space="preserve">the following </w:t>
      </w:r>
      <w:r w:rsidRPr="00FF1AD5">
        <w:rPr>
          <w:b/>
          <w:bCs/>
        </w:rPr>
        <w:t xml:space="preserve">channel raster </w:t>
      </w:r>
      <w:r w:rsidR="008A2211" w:rsidRPr="00FF1AD5">
        <w:rPr>
          <w:b/>
          <w:bCs/>
        </w:rPr>
        <w:t>N</w:t>
      </w:r>
      <w:r w:rsidR="008A2211" w:rsidRPr="00FF1AD5">
        <w:rPr>
          <w:b/>
          <w:bCs/>
          <w:vertAlign w:val="subscript"/>
        </w:rPr>
        <w:t>REF</w:t>
      </w:r>
      <w:r w:rsidRPr="00FF1AD5">
        <w:rPr>
          <w:b/>
          <w:bCs/>
        </w:rPr>
        <w:t xml:space="preserve"> </w:t>
      </w:r>
      <w:r w:rsidR="00746A77" w:rsidRPr="00FF1AD5">
        <w:rPr>
          <w:b/>
          <w:bCs/>
        </w:rPr>
        <w:t>values for bands n512, n511 and n510</w:t>
      </w:r>
      <w:r w:rsidRPr="00FF1AD5">
        <w:rPr>
          <w:b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830CA0" w:rsidRPr="00174061" w14:paraId="1A147E70" w14:textId="77777777" w:rsidTr="003F072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5D4" w14:textId="77777777" w:rsidR="00830CA0" w:rsidRPr="00174061" w:rsidRDefault="00830CA0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t xml:space="preserve">NR </w:t>
            </w:r>
            <w:r w:rsidRPr="00174061"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867" w14:textId="77777777" w:rsidR="00830CA0" w:rsidRPr="00174061" w:rsidRDefault="00830CA0" w:rsidP="003F0721">
            <w:pPr>
              <w:pStyle w:val="TAH"/>
              <w:rPr>
                <w:rFonts w:eastAsiaTheme="minorEastAsia"/>
                <w:lang w:val="en-GB"/>
              </w:rPr>
            </w:pPr>
            <w:r w:rsidRPr="00174061">
              <w:t>ΔF</w:t>
            </w:r>
            <w:r w:rsidRPr="00174061">
              <w:rPr>
                <w:vertAlign w:val="subscript"/>
              </w:rPr>
              <w:t>Raster</w:t>
            </w:r>
          </w:p>
          <w:p w14:paraId="5D728EB5" w14:textId="77777777" w:rsidR="00830CA0" w:rsidRPr="00174061" w:rsidRDefault="00830CA0" w:rsidP="003F0721">
            <w:pPr>
              <w:pStyle w:val="TAH"/>
              <w:rPr>
                <w:lang w:val="en-GB"/>
              </w:rPr>
            </w:pPr>
            <w:r w:rsidRPr="00174061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70C" w14:textId="77777777" w:rsidR="00830CA0" w:rsidRPr="00174061" w:rsidRDefault="00830CA0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Uplink</w:t>
            </w:r>
          </w:p>
          <w:p w14:paraId="4EEA4369" w14:textId="77777777" w:rsidR="00830CA0" w:rsidRPr="00174061" w:rsidRDefault="00830CA0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174061">
              <w:rPr>
                <w:rFonts w:eastAsia="Yu Mincho"/>
                <w:lang w:val="en-US"/>
              </w:rPr>
              <w:t>range of N</w:t>
            </w:r>
            <w:r w:rsidRPr="001740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0C28FB00" w14:textId="77777777" w:rsidR="00830CA0" w:rsidRPr="00174061" w:rsidRDefault="00830CA0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90A" w14:textId="77777777" w:rsidR="00830CA0" w:rsidRPr="00174061" w:rsidRDefault="00830CA0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Downlink</w:t>
            </w:r>
          </w:p>
          <w:p w14:paraId="62600449" w14:textId="77777777" w:rsidR="00830CA0" w:rsidRPr="00174061" w:rsidRDefault="00830CA0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174061">
              <w:rPr>
                <w:rFonts w:eastAsia="Yu Mincho"/>
                <w:lang w:val="en-US"/>
              </w:rPr>
              <w:t>range of N</w:t>
            </w:r>
            <w:r w:rsidRPr="001740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18915271" w14:textId="77777777" w:rsidR="00830CA0" w:rsidRPr="00174061" w:rsidRDefault="00830CA0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830CA0" w:rsidRPr="00174061" w14:paraId="2434E87F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49CF" w14:textId="77777777" w:rsidR="00830CA0" w:rsidRPr="00174061" w:rsidRDefault="00830CA0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9BC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2B3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B2D" w14:textId="7833983E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F50A65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 w:rsidR="001F52F0">
              <w:rPr>
                <w:rFonts w:eastAsiaTheme="minorEastAsia"/>
                <w:lang w:val="en-US" w:bidi="ar"/>
              </w:rPr>
              <w:t>4</w:t>
            </w:r>
          </w:p>
        </w:tc>
      </w:tr>
      <w:tr w:rsidR="00830CA0" w:rsidRPr="00174061" w14:paraId="7734CBD4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203D" w14:textId="77777777" w:rsidR="00830CA0" w:rsidRPr="00174061" w:rsidRDefault="00830CA0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E4E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E60" w14:textId="77777777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31F" w14:textId="6E64814D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5641D1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 w:rsidR="001F52F0">
              <w:rPr>
                <w:rFonts w:eastAsia="Times New Roman"/>
                <w:lang w:val="en-US" w:bidi="ar"/>
              </w:rPr>
              <w:t>4</w:t>
            </w:r>
          </w:p>
        </w:tc>
      </w:tr>
      <w:tr w:rsidR="00830CA0" w:rsidRPr="00174061" w14:paraId="5C549583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FB0" w14:textId="77777777" w:rsidR="00830CA0" w:rsidRPr="00174061" w:rsidRDefault="00830CA0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D87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EAC" w14:textId="77777777" w:rsidR="00830CA0" w:rsidRPr="00174061" w:rsidRDefault="00830CA0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rPr>
                <w:rFonts w:eastAsiaTheme="minorEastAsia"/>
              </w:rPr>
              <w:t>2084999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>&gt; –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2306" w14:textId="32CEA711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5641D1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 w:rsidR="001F52F0">
              <w:rPr>
                <w:rFonts w:eastAsiaTheme="minorEastAsia"/>
                <w:lang w:val="en-US" w:bidi="ar"/>
              </w:rPr>
              <w:t>4</w:t>
            </w:r>
          </w:p>
        </w:tc>
      </w:tr>
      <w:tr w:rsidR="00830CA0" w:rsidRPr="00174061" w14:paraId="23F02F8F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B7DB" w14:textId="77777777" w:rsidR="00830CA0" w:rsidRPr="00174061" w:rsidRDefault="00830CA0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A4C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F93A" w14:textId="77777777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Theme="minorEastAsia"/>
              </w:rPr>
              <w:t>2084999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>&gt; –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3F6" w14:textId="40058251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5641D1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746664</w:t>
            </w:r>
          </w:p>
        </w:tc>
      </w:tr>
      <w:tr w:rsidR="00830CA0" w:rsidRPr="00174061" w14:paraId="78DC5C75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699" w14:textId="77777777" w:rsidR="00830CA0" w:rsidRPr="00174061" w:rsidRDefault="00830CA0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785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2E48" w14:textId="77777777" w:rsidR="00830CA0" w:rsidRPr="00174061" w:rsidRDefault="00830CA0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F9B" w14:textId="45924C6E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5641D1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 w:rsidR="001F52F0">
              <w:rPr>
                <w:rFonts w:eastAsiaTheme="minorEastAsia"/>
                <w:lang w:val="en-US" w:bidi="ar"/>
              </w:rPr>
              <w:t>4</w:t>
            </w:r>
          </w:p>
        </w:tc>
      </w:tr>
      <w:tr w:rsidR="00830CA0" w:rsidRPr="00174061" w14:paraId="727D1297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FE13" w14:textId="77777777" w:rsidR="00830CA0" w:rsidRPr="00174061" w:rsidRDefault="00830CA0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543" w14:textId="77777777" w:rsidR="00830CA0" w:rsidRPr="00174061" w:rsidRDefault="00830CA0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451" w14:textId="77777777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47B" w14:textId="7B878310" w:rsidR="00830CA0" w:rsidRPr="00174061" w:rsidRDefault="00830CA0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 w:rsidR="003F5900"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746664</w:t>
            </w:r>
          </w:p>
        </w:tc>
      </w:tr>
    </w:tbl>
    <w:p w14:paraId="4DFEA325" w14:textId="77777777" w:rsidR="00830CA0" w:rsidRDefault="00830CA0" w:rsidP="002C2A0E">
      <w:pPr>
        <w:rPr>
          <w:b/>
          <w:bCs/>
        </w:rPr>
      </w:pPr>
    </w:p>
    <w:p w14:paraId="37A014CE" w14:textId="3EE118E9" w:rsidR="009340E4" w:rsidRPr="00FF1AD5" w:rsidRDefault="004B4790" w:rsidP="004B4790">
      <w:pPr>
        <w:pStyle w:val="Heading3"/>
        <w:rPr>
          <w:lang w:val="en-US"/>
        </w:rPr>
      </w:pPr>
      <w:r w:rsidRPr="00FF1AD5">
        <w:rPr>
          <w:lang w:val="en-US"/>
        </w:rPr>
        <w:t>Synchronization raster</w:t>
      </w:r>
    </w:p>
    <w:p w14:paraId="3AA37F3B" w14:textId="16E41C1A" w:rsidR="00937B76" w:rsidRDefault="00937B76" w:rsidP="004B4790">
      <w:r>
        <w:t xml:space="preserve">In last </w:t>
      </w:r>
      <w:r w:rsidR="00BC265E">
        <w:t xml:space="preserve">RAN4#106-bis meeting, the way forward XX has captured the following agreement: </w:t>
      </w:r>
    </w:p>
    <w:p w14:paraId="2E7EAD09" w14:textId="4CAF8A04" w:rsidR="00BC265E" w:rsidRDefault="006A76F3" w:rsidP="004B4790">
      <w:r w:rsidRPr="006A76F3">
        <w:rPr>
          <w:noProof/>
        </w:rPr>
        <w:drawing>
          <wp:inline distT="0" distB="0" distL="0" distR="0" wp14:anchorId="054E9778" wp14:editId="4994CD3B">
            <wp:extent cx="6122035" cy="1980565"/>
            <wp:effectExtent l="152400" t="152400" r="354965" b="3625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05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18DA74A" w14:textId="5662A66D" w:rsidR="00BC265E" w:rsidRDefault="006A76F3" w:rsidP="004B4790">
      <w:r>
        <w:t>We further checked the proposed intervals 12 and 24 and we would agree with those values.</w:t>
      </w:r>
    </w:p>
    <w:p w14:paraId="4D4C30FF" w14:textId="5335D0DA" w:rsidR="006A76F3" w:rsidRDefault="006A76F3" w:rsidP="004B4790">
      <w:r>
        <w:t>Nevertheless, we think the b</w:t>
      </w:r>
      <w:r w:rsidR="00B80E27">
        <w:t xml:space="preserve">oundaries are not correct, they would need further discussion. </w:t>
      </w:r>
      <w:r w:rsidR="001664AB">
        <w:t>Indeed, the proposed values are not multiple of 12 or 24.</w:t>
      </w:r>
    </w:p>
    <w:p w14:paraId="22819BFB" w14:textId="6EFCD172" w:rsidR="00B80E27" w:rsidRDefault="00B80E27" w:rsidP="004B4790">
      <w:r>
        <w:t xml:space="preserve">To our understanding, </w:t>
      </w:r>
      <w:r w:rsidR="006B77F5">
        <w:t xml:space="preserve">the band </w:t>
      </w:r>
      <w:r w:rsidR="00ED7590">
        <w:t xml:space="preserve">starting at 17.3 GHz, the </w:t>
      </w:r>
      <w:r w:rsidR="00E615E9">
        <w:t xml:space="preserve">Nmin value should be </w:t>
      </w:r>
      <w:r w:rsidR="005D19CC">
        <w:t>976</w:t>
      </w:r>
      <w:r w:rsidR="00A927E1">
        <w:t>, a</w:t>
      </w:r>
      <w:r w:rsidR="005D19CC">
        <w:t>nd the next GSCN number multiple of 12</w:t>
      </w:r>
      <w:r w:rsidR="00A927E1">
        <w:t xml:space="preserve">, which would be the first GSCN value for that band, </w:t>
      </w:r>
      <w:r w:rsidR="005D19CC">
        <w:t xml:space="preserve"> </w:t>
      </w:r>
      <w:r w:rsidR="00A927E1">
        <w:t>should then be 17448 (instead of 17444). Accordingly, the last GSNC value should then be 19428</w:t>
      </w:r>
      <w:r w:rsidR="001E1350">
        <w:t xml:space="preserve"> (instead of 19424)</w:t>
      </w:r>
      <w:r w:rsidR="00A927E1">
        <w:t>.</w:t>
      </w:r>
    </w:p>
    <w:p w14:paraId="7CB63491" w14:textId="4C8D32A1" w:rsidR="00A927E1" w:rsidRDefault="00A927E1" w:rsidP="004B4790">
      <w:r>
        <w:t>Following a similar</w:t>
      </w:r>
      <w:r w:rsidR="001E1350">
        <w:t xml:space="preserve"> reasoning for a</w:t>
      </w:r>
      <w:r>
        <w:t xml:space="preserve"> </w:t>
      </w:r>
      <w:r w:rsidR="001E1350">
        <w:t xml:space="preserve">GSCN step size of 24, the </w:t>
      </w:r>
      <w:r>
        <w:t>GS</w:t>
      </w:r>
      <w:r w:rsidR="001E1350">
        <w:t>CN values boundaries should then be 17472 and 19416.</w:t>
      </w:r>
    </w:p>
    <w:p w14:paraId="03AAF129" w14:textId="42744350" w:rsidR="00217BE2" w:rsidRPr="00FF1AD5" w:rsidRDefault="00217BE2" w:rsidP="00217BE2">
      <w:pPr>
        <w:rPr>
          <w:b/>
          <w:bCs/>
        </w:rPr>
      </w:pPr>
      <w:r w:rsidRPr="00FF1AD5">
        <w:rPr>
          <w:b/>
          <w:bCs/>
        </w:rPr>
        <w:t>Proposal</w:t>
      </w:r>
      <w:r w:rsidR="009D0AAD">
        <w:rPr>
          <w:b/>
          <w:bCs/>
        </w:rPr>
        <w:t>2</w:t>
      </w:r>
      <w:r w:rsidRPr="00FF1AD5">
        <w:rPr>
          <w:b/>
          <w:bCs/>
        </w:rPr>
        <w:t>: Specify n512, n511 and n510 synchronization raster entries according to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217BE2" w:rsidRPr="00FF1AD5" w14:paraId="59A4EEFE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5F86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 xml:space="preserve">NTN </w:t>
            </w:r>
            <w:r w:rsidRPr="00FF1AD5">
              <w:rPr>
                <w:rFonts w:eastAsia="Yu Mincho"/>
                <w:i/>
                <w:lang w:val="en-US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946" w14:textId="77777777" w:rsidR="00217BE2" w:rsidRPr="00FF1AD5" w:rsidRDefault="00217BE2" w:rsidP="003F0721">
            <w:pPr>
              <w:pStyle w:val="TAH"/>
              <w:rPr>
                <w:rFonts w:eastAsia="Yu Mincho"/>
                <w:lang w:val="en-US" w:eastAsia="ja-JP"/>
              </w:rPr>
            </w:pPr>
            <w:r w:rsidRPr="00FF1AD5"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3FD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SS Block pattern</w:t>
            </w:r>
            <w:r w:rsidRPr="00FF1AD5">
              <w:rPr>
                <w:lang w:val="en-US"/>
              </w:rPr>
              <w:br/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FEA4" w14:textId="77777777" w:rsidR="00217BE2" w:rsidRPr="00FF1AD5" w:rsidRDefault="00217BE2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Range of GSCN</w:t>
            </w:r>
          </w:p>
          <w:p w14:paraId="2A60ABA0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17BE2" w:rsidRPr="00FF1AD5" w14:paraId="5B346DA1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16642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F9A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7AE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4CB" w14:textId="13FB5338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69F1F9D1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A2F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7BF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67A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A16" w14:textId="7DB608AC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  <w:tr w:rsidR="00217BE2" w:rsidRPr="00FF1AD5" w14:paraId="38B339FD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9C03D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8F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4D9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B99" w14:textId="55B8E31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6F301B9E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7B99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A81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377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F0E" w14:textId="29A405A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  <w:tr w:rsidR="00217BE2" w:rsidRPr="00FF1AD5" w14:paraId="3604CAB6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06CF1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2CCB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062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402" w14:textId="22F680CD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3C694C0A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6DD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8D2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F91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F1D" w14:textId="2F84F78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</w:tbl>
    <w:p w14:paraId="2E96E2D1" w14:textId="77777777" w:rsidR="00217BE2" w:rsidRPr="00FF1AD5" w:rsidRDefault="00217BE2" w:rsidP="00217BE2"/>
    <w:p w14:paraId="0A1CCDD4" w14:textId="77777777" w:rsidR="00FB5F61" w:rsidRPr="00FF1AD5" w:rsidRDefault="00FB5F61" w:rsidP="004B4790"/>
    <w:p w14:paraId="23C76744" w14:textId="79B4C3CB" w:rsidR="005C07DD" w:rsidRPr="00FF1AD5" w:rsidRDefault="005C07DD" w:rsidP="00CB0994">
      <w:pPr>
        <w:pStyle w:val="Heading1"/>
        <w:numPr>
          <w:ilvl w:val="0"/>
          <w:numId w:val="1"/>
        </w:numPr>
        <w:rPr>
          <w:lang w:val="en-US"/>
        </w:rPr>
      </w:pPr>
      <w:r w:rsidRPr="00FF1AD5">
        <w:rPr>
          <w:sz w:val="32"/>
          <w:lang w:val="en-US"/>
        </w:rPr>
        <w:lastRenderedPageBreak/>
        <w:t>Conclusion</w:t>
      </w:r>
    </w:p>
    <w:p w14:paraId="00C03EE9" w14:textId="6C77D298" w:rsidR="005C07DD" w:rsidRPr="00FF1AD5" w:rsidRDefault="00225A5D" w:rsidP="005C07DD">
      <w:pPr>
        <w:spacing w:after="120"/>
      </w:pPr>
      <w:r w:rsidRPr="00FF1AD5">
        <w:t xml:space="preserve">In this contribution, we </w:t>
      </w:r>
      <w:r w:rsidR="007F4262" w:rsidRPr="00FF1AD5">
        <w:t xml:space="preserve">discussed the </w:t>
      </w:r>
      <w:r w:rsidR="00CF4779" w:rsidRPr="00FF1AD5">
        <w:t xml:space="preserve">system parameters to be used for the </w:t>
      </w:r>
      <w:r w:rsidR="007F4262" w:rsidRPr="00FF1AD5">
        <w:t xml:space="preserve">NTN </w:t>
      </w:r>
      <w:r w:rsidR="002C2D1F" w:rsidRPr="00FF1AD5">
        <w:t xml:space="preserve">satellite </w:t>
      </w:r>
      <w:r w:rsidR="007F4262" w:rsidRPr="00FF1AD5">
        <w:t xml:space="preserve">bands </w:t>
      </w:r>
      <w:r w:rsidR="00FF42F6" w:rsidRPr="00FF1AD5">
        <w:t xml:space="preserve">agreed in last RAN4 meeting. </w:t>
      </w:r>
      <w:r w:rsidR="00375E74" w:rsidRPr="00FF1AD5">
        <w:t xml:space="preserve">We </w:t>
      </w:r>
      <w:r w:rsidR="003A3559" w:rsidRPr="00FF1AD5">
        <w:t>made the following proposals:</w:t>
      </w:r>
    </w:p>
    <w:p w14:paraId="3E9F1ECD" w14:textId="77777777" w:rsidR="00612A02" w:rsidRPr="00FF1AD5" w:rsidRDefault="00612A02" w:rsidP="005C07DD">
      <w:pPr>
        <w:spacing w:after="120"/>
      </w:pPr>
    </w:p>
    <w:p w14:paraId="23542F97" w14:textId="77777777" w:rsidR="00AB6249" w:rsidRDefault="00AB6249" w:rsidP="00AB6249">
      <w:pPr>
        <w:rPr>
          <w:b/>
          <w:bCs/>
        </w:rPr>
      </w:pPr>
      <w:r w:rsidRPr="00FF1AD5">
        <w:rPr>
          <w:b/>
          <w:bCs/>
        </w:rPr>
        <w:t>Proposal</w:t>
      </w:r>
      <w:r>
        <w:rPr>
          <w:b/>
          <w:bCs/>
        </w:rPr>
        <w:t>1</w:t>
      </w:r>
      <w:r w:rsidRPr="00FF1AD5">
        <w:rPr>
          <w:b/>
          <w:bCs/>
        </w:rPr>
        <w:t>: Specify the following channel raster N</w:t>
      </w:r>
      <w:r w:rsidRPr="00FF1AD5">
        <w:rPr>
          <w:b/>
          <w:bCs/>
          <w:vertAlign w:val="subscript"/>
        </w:rPr>
        <w:t>REF</w:t>
      </w:r>
      <w:r w:rsidRPr="00FF1AD5">
        <w:rPr>
          <w:b/>
          <w:bCs/>
        </w:rPr>
        <w:t xml:space="preserve"> values for bands n512, n511 and n510.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AB6249" w:rsidRPr="00174061" w14:paraId="1747ACC7" w14:textId="77777777" w:rsidTr="003F072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23A" w14:textId="77777777" w:rsidR="00AB6249" w:rsidRPr="00174061" w:rsidRDefault="00AB6249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t xml:space="preserve">NR </w:t>
            </w:r>
            <w:r w:rsidRPr="00174061"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EB20" w14:textId="77777777" w:rsidR="00AB6249" w:rsidRPr="00174061" w:rsidRDefault="00AB6249" w:rsidP="003F0721">
            <w:pPr>
              <w:pStyle w:val="TAH"/>
              <w:rPr>
                <w:rFonts w:eastAsiaTheme="minorEastAsia"/>
                <w:lang w:val="en-GB"/>
              </w:rPr>
            </w:pPr>
            <w:r w:rsidRPr="00174061">
              <w:t>ΔF</w:t>
            </w:r>
            <w:r w:rsidRPr="00174061">
              <w:rPr>
                <w:vertAlign w:val="subscript"/>
              </w:rPr>
              <w:t>Raster</w:t>
            </w:r>
          </w:p>
          <w:p w14:paraId="255AEE70" w14:textId="77777777" w:rsidR="00AB6249" w:rsidRPr="00174061" w:rsidRDefault="00AB6249" w:rsidP="003F0721">
            <w:pPr>
              <w:pStyle w:val="TAH"/>
              <w:rPr>
                <w:lang w:val="en-GB"/>
              </w:rPr>
            </w:pPr>
            <w:r w:rsidRPr="00174061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0ED" w14:textId="77777777" w:rsidR="00AB6249" w:rsidRPr="00174061" w:rsidRDefault="00AB6249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Uplink</w:t>
            </w:r>
          </w:p>
          <w:p w14:paraId="5F824D73" w14:textId="77777777" w:rsidR="00AB6249" w:rsidRPr="00174061" w:rsidRDefault="00AB6249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174061">
              <w:rPr>
                <w:rFonts w:eastAsia="Yu Mincho"/>
                <w:lang w:val="en-US"/>
              </w:rPr>
              <w:t>range of N</w:t>
            </w:r>
            <w:r w:rsidRPr="001740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24E22E50" w14:textId="77777777" w:rsidR="00AB6249" w:rsidRPr="00174061" w:rsidRDefault="00AB6249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E5E" w14:textId="77777777" w:rsidR="00AB6249" w:rsidRPr="00174061" w:rsidRDefault="00AB6249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Downlink</w:t>
            </w:r>
          </w:p>
          <w:p w14:paraId="6457A4AD" w14:textId="77777777" w:rsidR="00AB6249" w:rsidRPr="00174061" w:rsidRDefault="00AB6249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174061">
              <w:rPr>
                <w:rFonts w:eastAsia="Yu Mincho"/>
                <w:lang w:val="en-US"/>
              </w:rPr>
              <w:t>range of N</w:t>
            </w:r>
            <w:r w:rsidRPr="001740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11557A76" w14:textId="77777777" w:rsidR="00AB6249" w:rsidRPr="00174061" w:rsidRDefault="00AB6249" w:rsidP="003F0721">
            <w:pPr>
              <w:pStyle w:val="TAH"/>
              <w:rPr>
                <w:rFonts w:eastAsia="Yu Mincho"/>
                <w:lang w:val="en-GB"/>
              </w:rPr>
            </w:pPr>
            <w:r w:rsidRPr="00174061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AB6249" w:rsidRPr="00174061" w14:paraId="6EA624EC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12B4" w14:textId="77777777" w:rsidR="00AB6249" w:rsidRPr="00174061" w:rsidRDefault="00AB6249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703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CD7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FA46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>
              <w:rPr>
                <w:rFonts w:eastAsiaTheme="minorEastAsia"/>
                <w:lang w:val="en-US" w:bidi="ar"/>
              </w:rPr>
              <w:t>4</w:t>
            </w:r>
          </w:p>
        </w:tc>
      </w:tr>
      <w:tr w:rsidR="00AB6249" w:rsidRPr="00174061" w14:paraId="6C801733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53C" w14:textId="77777777" w:rsidR="00AB6249" w:rsidRPr="00174061" w:rsidRDefault="00AB6249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765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643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D780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>
              <w:rPr>
                <w:rFonts w:eastAsia="Times New Roman"/>
                <w:lang w:val="en-US" w:bidi="ar"/>
              </w:rPr>
              <w:t>4</w:t>
            </w:r>
          </w:p>
        </w:tc>
      </w:tr>
      <w:tr w:rsidR="00AB6249" w:rsidRPr="00174061" w14:paraId="355C39B5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E73B" w14:textId="77777777" w:rsidR="00AB6249" w:rsidRPr="00174061" w:rsidRDefault="00AB6249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4E5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374" w14:textId="77777777" w:rsidR="00AB6249" w:rsidRPr="00174061" w:rsidRDefault="00AB6249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rPr>
                <w:rFonts w:eastAsiaTheme="minorEastAsia"/>
              </w:rPr>
              <w:t>2084999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>&gt; –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FF2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>
              <w:rPr>
                <w:rFonts w:eastAsiaTheme="minorEastAsia"/>
                <w:lang w:val="en-US" w:bidi="ar"/>
              </w:rPr>
              <w:t>4</w:t>
            </w:r>
          </w:p>
        </w:tc>
      </w:tr>
      <w:tr w:rsidR="00AB6249" w:rsidRPr="00174061" w14:paraId="5CE70B86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92B9" w14:textId="77777777" w:rsidR="00AB6249" w:rsidRPr="00174061" w:rsidRDefault="00AB6249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7EFF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AE4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Theme="minorEastAsia"/>
              </w:rPr>
              <w:t>2084999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>&gt; –</w:t>
            </w:r>
            <w:r w:rsidRPr="00174061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D923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746664</w:t>
            </w:r>
          </w:p>
        </w:tc>
      </w:tr>
      <w:tr w:rsidR="00AB6249" w:rsidRPr="00174061" w14:paraId="20878B6A" w14:textId="77777777" w:rsidTr="003F072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E9B" w14:textId="77777777" w:rsidR="00AB6249" w:rsidRPr="00174061" w:rsidRDefault="00AB6249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n510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B81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A60" w14:textId="77777777" w:rsidR="00AB6249" w:rsidRPr="00174061" w:rsidRDefault="00AB6249" w:rsidP="003F0721">
            <w:pPr>
              <w:pStyle w:val="TAC"/>
              <w:rPr>
                <w:rFonts w:eastAsia="Yu Mincho"/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1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56F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4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</w:t>
            </w:r>
            <w:r>
              <w:rPr>
                <w:rFonts w:eastAsiaTheme="minorEastAsia"/>
                <w:lang w:val="en-US" w:bidi="ar"/>
              </w:rPr>
              <w:t>4</w:t>
            </w:r>
          </w:p>
        </w:tc>
      </w:tr>
      <w:tr w:rsidR="00AB6249" w:rsidRPr="00174061" w14:paraId="1D3F6303" w14:textId="77777777" w:rsidTr="003F072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BCE" w14:textId="77777777" w:rsidR="00AB6249" w:rsidRPr="00174061" w:rsidRDefault="00AB6249" w:rsidP="003F072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D74" w14:textId="77777777" w:rsidR="00AB6249" w:rsidRPr="00174061" w:rsidRDefault="00AB6249" w:rsidP="003F0721">
            <w:pPr>
              <w:pStyle w:val="TAC"/>
              <w:rPr>
                <w:rFonts w:eastAsiaTheme="minorEastAsia"/>
                <w:lang w:val="en-GB"/>
              </w:rPr>
            </w:pPr>
            <w:r w:rsidRPr="00174061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B6C8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t>2070833</w:t>
            </w:r>
            <w:r w:rsidRPr="00174061">
              <w:rPr>
                <w:rFonts w:eastAsia="Yu Mincho"/>
              </w:rPr>
              <w:t xml:space="preserve"> – &lt;</w:t>
            </w:r>
            <w:r w:rsidRPr="00174061">
              <w:rPr>
                <w:rFonts w:eastAsiaTheme="minorEastAsia"/>
              </w:rPr>
              <w:t>2</w:t>
            </w:r>
            <w:r w:rsidRPr="00174061">
              <w:rPr>
                <w:rFonts w:eastAsia="Yu Mincho"/>
              </w:rPr>
              <w:t xml:space="preserve">&gt; – </w:t>
            </w:r>
            <w:r w:rsidRPr="00174061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F9" w14:textId="77777777" w:rsidR="00AB6249" w:rsidRPr="00174061" w:rsidRDefault="00AB6249" w:rsidP="003F0721">
            <w:pPr>
              <w:pStyle w:val="TAC"/>
              <w:rPr>
                <w:lang w:val="en-GB"/>
              </w:rPr>
            </w:pPr>
            <w:r w:rsidRPr="00174061">
              <w:rPr>
                <w:rFonts w:eastAsia="Times New Roman"/>
                <w:lang w:val="en-US"/>
              </w:rPr>
              <w:t>15</w:t>
            </w:r>
            <w:r w:rsidRPr="00174061">
              <w:rPr>
                <w:rFonts w:eastAsiaTheme="minorEastAsia"/>
                <w:lang w:val="en-US"/>
              </w:rPr>
              <w:t>5333</w:t>
            </w:r>
            <w:r>
              <w:rPr>
                <w:rFonts w:eastAsiaTheme="minorEastAsia"/>
                <w:lang w:val="en-US"/>
              </w:rPr>
              <w:t>6</w:t>
            </w:r>
            <w:r w:rsidRPr="00174061">
              <w:rPr>
                <w:lang w:val="en-US"/>
              </w:rPr>
              <w:t xml:space="preserve"> </w:t>
            </w:r>
            <w:r w:rsidRPr="00174061">
              <w:rPr>
                <w:rFonts w:eastAsia="Yu Mincho"/>
                <w:lang w:eastAsia="ja-JP"/>
              </w:rPr>
              <w:t xml:space="preserve"> – &lt;</w:t>
            </w:r>
            <w:r w:rsidRPr="00174061">
              <w:rPr>
                <w:lang w:val="en-US"/>
              </w:rPr>
              <w:t>8</w:t>
            </w:r>
            <w:r w:rsidRPr="00174061">
              <w:rPr>
                <w:rFonts w:eastAsia="Yu Mincho"/>
                <w:lang w:eastAsia="ja-JP"/>
              </w:rPr>
              <w:t xml:space="preserve">&gt; – </w:t>
            </w:r>
            <w:r w:rsidRPr="00174061">
              <w:rPr>
                <w:lang w:val="en-US"/>
              </w:rPr>
              <w:t>1</w:t>
            </w:r>
            <w:r w:rsidRPr="00174061">
              <w:rPr>
                <w:rFonts w:eastAsia="Times New Roman"/>
                <w:lang w:val="en-US" w:bidi="ar"/>
              </w:rPr>
              <w:t>746664</w:t>
            </w:r>
          </w:p>
        </w:tc>
      </w:tr>
    </w:tbl>
    <w:p w14:paraId="23C63ACA" w14:textId="77777777" w:rsidR="00AB6249" w:rsidRDefault="00AB6249" w:rsidP="00AB6249">
      <w:pPr>
        <w:rPr>
          <w:b/>
          <w:bCs/>
        </w:rPr>
      </w:pPr>
    </w:p>
    <w:p w14:paraId="621A6733" w14:textId="77777777" w:rsidR="00AB6249" w:rsidRPr="00FF1AD5" w:rsidRDefault="00AB6249" w:rsidP="00AB6249">
      <w:pPr>
        <w:rPr>
          <w:b/>
          <w:bCs/>
        </w:rPr>
      </w:pPr>
      <w:r w:rsidRPr="00FF1AD5">
        <w:rPr>
          <w:b/>
          <w:bCs/>
        </w:rPr>
        <w:t>Proposal</w:t>
      </w:r>
      <w:r>
        <w:rPr>
          <w:b/>
          <w:bCs/>
        </w:rPr>
        <w:t>2</w:t>
      </w:r>
      <w:r w:rsidRPr="00FF1AD5">
        <w:rPr>
          <w:b/>
          <w:bCs/>
        </w:rPr>
        <w:t>: Specify n512, n511 and n510 synchronization raster entries according to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AB6249" w:rsidRPr="00FF1AD5" w14:paraId="7B3B9134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F13C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 xml:space="preserve">NTN </w:t>
            </w:r>
            <w:r w:rsidRPr="00FF1AD5">
              <w:rPr>
                <w:rFonts w:eastAsia="Yu Mincho"/>
                <w:i/>
                <w:lang w:val="en-US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5F3D" w14:textId="77777777" w:rsidR="00AB6249" w:rsidRPr="00FF1AD5" w:rsidRDefault="00AB6249" w:rsidP="003F0721">
            <w:pPr>
              <w:pStyle w:val="TAH"/>
              <w:rPr>
                <w:rFonts w:eastAsia="Yu Mincho"/>
                <w:lang w:val="en-US" w:eastAsia="ja-JP"/>
              </w:rPr>
            </w:pPr>
            <w:r w:rsidRPr="00FF1AD5"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34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SS Block pattern</w:t>
            </w:r>
            <w:r w:rsidRPr="00FF1AD5">
              <w:rPr>
                <w:lang w:val="en-US"/>
              </w:rPr>
              <w:br/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FBA" w14:textId="77777777" w:rsidR="00AB6249" w:rsidRPr="00FF1AD5" w:rsidRDefault="00AB6249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Range of GSCN</w:t>
            </w:r>
          </w:p>
          <w:p w14:paraId="35B4FC30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AB6249" w:rsidRPr="00FF1AD5" w14:paraId="2AD24A85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E7AF1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D8C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76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5AA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3CF27842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909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0B5D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A9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4C1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  <w:tr w:rsidR="00AB6249" w:rsidRPr="00FF1AD5" w14:paraId="3D4FF772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C5777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1C1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492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524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7987BDB4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A383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9CE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B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49E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  <w:tr w:rsidR="00AB6249" w:rsidRPr="00FF1AD5" w14:paraId="180AD904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5896A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E6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2D3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E56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43929633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287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678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652A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F3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</w:tbl>
    <w:p w14:paraId="6B7D5791" w14:textId="77777777" w:rsidR="00E771E1" w:rsidRPr="00FF1AD5" w:rsidRDefault="00E771E1" w:rsidP="005C07DD">
      <w:pPr>
        <w:spacing w:after="120"/>
      </w:pPr>
    </w:p>
    <w:p w14:paraId="6A3A2F22" w14:textId="77777777" w:rsidR="005C07DD" w:rsidRPr="00FF1AD5" w:rsidRDefault="005C07DD" w:rsidP="00CB0994">
      <w:pPr>
        <w:pStyle w:val="Heading1"/>
        <w:numPr>
          <w:ilvl w:val="0"/>
          <w:numId w:val="1"/>
        </w:numPr>
        <w:ind w:left="400" w:hanging="400"/>
        <w:rPr>
          <w:lang w:val="en-US"/>
        </w:rPr>
      </w:pPr>
      <w:r w:rsidRPr="00FF1AD5">
        <w:rPr>
          <w:sz w:val="32"/>
          <w:lang w:val="en-US"/>
        </w:rPr>
        <w:t>Reference</w:t>
      </w:r>
    </w:p>
    <w:p w14:paraId="11C81DAE" w14:textId="3297D0A1" w:rsidR="00922309" w:rsidRPr="00FF1AD5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r w:rsidRPr="00FF1AD5">
        <w:t>RP-2</w:t>
      </w:r>
      <w:r w:rsidR="00F95BDE" w:rsidRPr="00FF1AD5">
        <w:t>3</w:t>
      </w:r>
      <w:r w:rsidR="00090240" w:rsidRPr="00FF1AD5">
        <w:t>0809</w:t>
      </w:r>
      <w:r w:rsidRPr="00FF1AD5">
        <w:t xml:space="preserve">, </w:t>
      </w:r>
      <w:bookmarkEnd w:id="0"/>
      <w:bookmarkEnd w:id="1"/>
      <w:r w:rsidR="00F05A1F" w:rsidRPr="00FF1AD5">
        <w:t>NR NTN (Non-Terrestrial Networks) enhancements, Thal</w:t>
      </w:r>
      <w:r w:rsidR="002638B0" w:rsidRPr="00FF1AD5">
        <w:t>es</w:t>
      </w:r>
      <w:bookmarkEnd w:id="2"/>
    </w:p>
    <w:p w14:paraId="04D23C59" w14:textId="3CD2F2FB" w:rsidR="00380C2E" w:rsidRPr="00FF1AD5" w:rsidRDefault="0080771A" w:rsidP="00922309">
      <w:pPr>
        <w:numPr>
          <w:ilvl w:val="0"/>
          <w:numId w:val="22"/>
        </w:numPr>
        <w:spacing w:after="160" w:line="259" w:lineRule="auto"/>
      </w:pPr>
      <w:bookmarkStart w:id="3" w:name="_Ref125650918"/>
      <w:bookmarkStart w:id="4" w:name="_Ref131682100"/>
      <w:bookmarkStart w:id="5" w:name="_Ref118219247"/>
      <w:r w:rsidRPr="00FF1AD5">
        <w:t>R4-</w:t>
      </w:r>
      <w:bookmarkEnd w:id="3"/>
      <w:r w:rsidR="00E9678B" w:rsidRPr="00FF1AD5">
        <w:t>2</w:t>
      </w:r>
      <w:r w:rsidR="007C626C" w:rsidRPr="00FF1AD5">
        <w:t>30</w:t>
      </w:r>
      <w:r w:rsidR="002716B7">
        <w:t>5925</w:t>
      </w:r>
      <w:r w:rsidR="00E9678B" w:rsidRPr="00FF1AD5">
        <w:t xml:space="preserve">, WF for </w:t>
      </w:r>
      <w:r w:rsidR="007C626C" w:rsidRPr="00FF1AD5">
        <w:t>system parameters of above 10 GHz NTN band, Thales</w:t>
      </w:r>
      <w:bookmarkEnd w:id="4"/>
    </w:p>
    <w:bookmarkEnd w:id="5"/>
    <w:p w14:paraId="1A722D63" w14:textId="71B5DE26" w:rsidR="00CF0372" w:rsidRPr="00FF1AD5" w:rsidRDefault="00CF0372" w:rsidP="005E1C14">
      <w:pPr>
        <w:spacing w:after="160" w:line="259" w:lineRule="auto"/>
      </w:pPr>
    </w:p>
    <w:sectPr w:rsidR="00CF0372" w:rsidRPr="00FF1AD5" w:rsidSect="00D91C4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304A8" w14:textId="77777777" w:rsidR="00E624D8" w:rsidRDefault="00E624D8" w:rsidP="001B4DC7">
      <w:pPr>
        <w:spacing w:after="0"/>
      </w:pPr>
      <w:r>
        <w:separator/>
      </w:r>
    </w:p>
  </w:endnote>
  <w:endnote w:type="continuationSeparator" w:id="0">
    <w:p w14:paraId="556D558E" w14:textId="77777777" w:rsidR="00E624D8" w:rsidRDefault="00E624D8" w:rsidP="001B4DC7">
      <w:pPr>
        <w:spacing w:after="0"/>
      </w:pPr>
      <w:r>
        <w:continuationSeparator/>
      </w:r>
    </w:p>
  </w:endnote>
  <w:endnote w:type="continuationNotice" w:id="1">
    <w:p w14:paraId="3C2D2AD7" w14:textId="77777777" w:rsidR="00E624D8" w:rsidRDefault="00E62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9150" w14:textId="77777777" w:rsidR="00E624D8" w:rsidRDefault="00E624D8" w:rsidP="001B4DC7">
      <w:pPr>
        <w:spacing w:after="0"/>
      </w:pPr>
      <w:r>
        <w:separator/>
      </w:r>
    </w:p>
  </w:footnote>
  <w:footnote w:type="continuationSeparator" w:id="0">
    <w:p w14:paraId="5A0A7ED4" w14:textId="77777777" w:rsidR="00E624D8" w:rsidRDefault="00E624D8" w:rsidP="001B4DC7">
      <w:pPr>
        <w:spacing w:after="0"/>
      </w:pPr>
      <w:r>
        <w:continuationSeparator/>
      </w:r>
    </w:p>
  </w:footnote>
  <w:footnote w:type="continuationNotice" w:id="1">
    <w:p w14:paraId="103ED306" w14:textId="77777777" w:rsidR="00E624D8" w:rsidRDefault="00E62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D36D1"/>
    <w:multiLevelType w:val="hybridMultilevel"/>
    <w:tmpl w:val="920653C0"/>
    <w:lvl w:ilvl="0" w:tplc="AB869E9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4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07918"/>
    <w:multiLevelType w:val="hybridMultilevel"/>
    <w:tmpl w:val="F75A047E"/>
    <w:lvl w:ilvl="0" w:tplc="2F1C90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072388987">
    <w:abstractNumId w:val="19"/>
  </w:num>
  <w:num w:numId="2" w16cid:durableId="988510673">
    <w:abstractNumId w:val="8"/>
  </w:num>
  <w:num w:numId="3" w16cid:durableId="1301763245">
    <w:abstractNumId w:val="23"/>
  </w:num>
  <w:num w:numId="4" w16cid:durableId="1799644164">
    <w:abstractNumId w:val="13"/>
  </w:num>
  <w:num w:numId="5" w16cid:durableId="935138055">
    <w:abstractNumId w:val="22"/>
  </w:num>
  <w:num w:numId="6" w16cid:durableId="1432629174">
    <w:abstractNumId w:val="20"/>
  </w:num>
  <w:num w:numId="7" w16cid:durableId="833958598">
    <w:abstractNumId w:val="7"/>
  </w:num>
  <w:num w:numId="8" w16cid:durableId="188565387">
    <w:abstractNumId w:val="16"/>
  </w:num>
  <w:num w:numId="9" w16cid:durableId="794447240">
    <w:abstractNumId w:val="2"/>
  </w:num>
  <w:num w:numId="10" w16cid:durableId="1451971150">
    <w:abstractNumId w:val="5"/>
  </w:num>
  <w:num w:numId="11" w16cid:durableId="558249789">
    <w:abstractNumId w:val="4"/>
  </w:num>
  <w:num w:numId="12" w16cid:durableId="658316294">
    <w:abstractNumId w:val="11"/>
  </w:num>
  <w:num w:numId="13" w16cid:durableId="873230215">
    <w:abstractNumId w:val="0"/>
  </w:num>
  <w:num w:numId="14" w16cid:durableId="145050173">
    <w:abstractNumId w:val="9"/>
  </w:num>
  <w:num w:numId="15" w16cid:durableId="1555656322">
    <w:abstractNumId w:val="14"/>
  </w:num>
  <w:num w:numId="16" w16cid:durableId="53815783">
    <w:abstractNumId w:val="17"/>
  </w:num>
  <w:num w:numId="17" w16cid:durableId="286282192">
    <w:abstractNumId w:val="15"/>
  </w:num>
  <w:num w:numId="18" w16cid:durableId="1056852771">
    <w:abstractNumId w:val="12"/>
  </w:num>
  <w:num w:numId="19" w16cid:durableId="645668371">
    <w:abstractNumId w:val="21"/>
  </w:num>
  <w:num w:numId="20" w16cid:durableId="620306861">
    <w:abstractNumId w:val="19"/>
  </w:num>
  <w:num w:numId="21" w16cid:durableId="1370298672">
    <w:abstractNumId w:val="3"/>
  </w:num>
  <w:num w:numId="22" w16cid:durableId="1095974057">
    <w:abstractNumId w:val="25"/>
  </w:num>
  <w:num w:numId="23" w16cid:durableId="1915316992">
    <w:abstractNumId w:val="6"/>
  </w:num>
  <w:num w:numId="24" w16cid:durableId="1841040711">
    <w:abstractNumId w:val="18"/>
  </w:num>
  <w:num w:numId="25" w16cid:durableId="1195507743">
    <w:abstractNumId w:val="1"/>
  </w:num>
  <w:num w:numId="26" w16cid:durableId="401609554">
    <w:abstractNumId w:val="10"/>
  </w:num>
  <w:num w:numId="27" w16cid:durableId="4901462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18F"/>
    <w:rsid w:val="00004165"/>
    <w:rsid w:val="0001418F"/>
    <w:rsid w:val="0001484F"/>
    <w:rsid w:val="00015A6E"/>
    <w:rsid w:val="00016E81"/>
    <w:rsid w:val="000171AA"/>
    <w:rsid w:val="00020C56"/>
    <w:rsid w:val="000210ED"/>
    <w:rsid w:val="00023088"/>
    <w:rsid w:val="00023DB9"/>
    <w:rsid w:val="000254A8"/>
    <w:rsid w:val="00026ACC"/>
    <w:rsid w:val="0003171D"/>
    <w:rsid w:val="00031C1D"/>
    <w:rsid w:val="0003274D"/>
    <w:rsid w:val="00035C50"/>
    <w:rsid w:val="00036335"/>
    <w:rsid w:val="0003648D"/>
    <w:rsid w:val="00036BAB"/>
    <w:rsid w:val="00036F42"/>
    <w:rsid w:val="000401F3"/>
    <w:rsid w:val="00041022"/>
    <w:rsid w:val="00041A12"/>
    <w:rsid w:val="00045715"/>
    <w:rsid w:val="000457A1"/>
    <w:rsid w:val="00047FA5"/>
    <w:rsid w:val="00050001"/>
    <w:rsid w:val="000514D7"/>
    <w:rsid w:val="00052041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D82"/>
    <w:rsid w:val="00081692"/>
    <w:rsid w:val="000818AC"/>
    <w:rsid w:val="00082C46"/>
    <w:rsid w:val="00085A0E"/>
    <w:rsid w:val="00087548"/>
    <w:rsid w:val="00090240"/>
    <w:rsid w:val="00090960"/>
    <w:rsid w:val="00091058"/>
    <w:rsid w:val="00093E7E"/>
    <w:rsid w:val="00095E50"/>
    <w:rsid w:val="000964B9"/>
    <w:rsid w:val="000A050D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4083"/>
    <w:rsid w:val="000B4AA0"/>
    <w:rsid w:val="000B72D0"/>
    <w:rsid w:val="000B7BE1"/>
    <w:rsid w:val="000C19A5"/>
    <w:rsid w:val="000C2553"/>
    <w:rsid w:val="000C38C3"/>
    <w:rsid w:val="000C4063"/>
    <w:rsid w:val="000C4326"/>
    <w:rsid w:val="000C45BF"/>
    <w:rsid w:val="000D09FD"/>
    <w:rsid w:val="000D27CB"/>
    <w:rsid w:val="000D44FB"/>
    <w:rsid w:val="000D5135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452"/>
    <w:rsid w:val="000F0CEF"/>
    <w:rsid w:val="000F229F"/>
    <w:rsid w:val="000F2A0B"/>
    <w:rsid w:val="000F39CA"/>
    <w:rsid w:val="000F52E5"/>
    <w:rsid w:val="000F76F6"/>
    <w:rsid w:val="00107927"/>
    <w:rsid w:val="00107F5B"/>
    <w:rsid w:val="00110E26"/>
    <w:rsid w:val="00111321"/>
    <w:rsid w:val="00114077"/>
    <w:rsid w:val="00114F00"/>
    <w:rsid w:val="00117469"/>
    <w:rsid w:val="00117BD6"/>
    <w:rsid w:val="00117E0C"/>
    <w:rsid w:val="001203EE"/>
    <w:rsid w:val="001206C2"/>
    <w:rsid w:val="00121978"/>
    <w:rsid w:val="00122C55"/>
    <w:rsid w:val="00123422"/>
    <w:rsid w:val="0012478A"/>
    <w:rsid w:val="00124B6A"/>
    <w:rsid w:val="00126062"/>
    <w:rsid w:val="001264B5"/>
    <w:rsid w:val="001277F0"/>
    <w:rsid w:val="00127813"/>
    <w:rsid w:val="0013268B"/>
    <w:rsid w:val="00134FBA"/>
    <w:rsid w:val="00136D4C"/>
    <w:rsid w:val="001375BE"/>
    <w:rsid w:val="001378DE"/>
    <w:rsid w:val="00142538"/>
    <w:rsid w:val="00142BB9"/>
    <w:rsid w:val="00143A58"/>
    <w:rsid w:val="001442C6"/>
    <w:rsid w:val="00144F96"/>
    <w:rsid w:val="00151EAC"/>
    <w:rsid w:val="00153528"/>
    <w:rsid w:val="00154857"/>
    <w:rsid w:val="00154A0F"/>
    <w:rsid w:val="00154E68"/>
    <w:rsid w:val="00155B68"/>
    <w:rsid w:val="0016165F"/>
    <w:rsid w:val="001617F2"/>
    <w:rsid w:val="00161B73"/>
    <w:rsid w:val="00161EF6"/>
    <w:rsid w:val="00162548"/>
    <w:rsid w:val="001664AB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3811"/>
    <w:rsid w:val="00193D90"/>
    <w:rsid w:val="00195077"/>
    <w:rsid w:val="00196AC7"/>
    <w:rsid w:val="001A033F"/>
    <w:rsid w:val="001A056F"/>
    <w:rsid w:val="001A08AA"/>
    <w:rsid w:val="001A1D06"/>
    <w:rsid w:val="001A59CB"/>
    <w:rsid w:val="001B3474"/>
    <w:rsid w:val="001B43B3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A63"/>
    <w:rsid w:val="001C3C24"/>
    <w:rsid w:val="001C45C2"/>
    <w:rsid w:val="001C4609"/>
    <w:rsid w:val="001C4A89"/>
    <w:rsid w:val="001C6177"/>
    <w:rsid w:val="001C7374"/>
    <w:rsid w:val="001D0363"/>
    <w:rsid w:val="001D12B4"/>
    <w:rsid w:val="001D471F"/>
    <w:rsid w:val="001D7D94"/>
    <w:rsid w:val="001E0A28"/>
    <w:rsid w:val="001E1350"/>
    <w:rsid w:val="001E1589"/>
    <w:rsid w:val="001E1ABA"/>
    <w:rsid w:val="001E296E"/>
    <w:rsid w:val="001E4218"/>
    <w:rsid w:val="001F035C"/>
    <w:rsid w:val="001F0B20"/>
    <w:rsid w:val="001F16B5"/>
    <w:rsid w:val="001F1E47"/>
    <w:rsid w:val="001F52F0"/>
    <w:rsid w:val="0020073A"/>
    <w:rsid w:val="00200A62"/>
    <w:rsid w:val="00203740"/>
    <w:rsid w:val="00203A27"/>
    <w:rsid w:val="00206403"/>
    <w:rsid w:val="00206BBA"/>
    <w:rsid w:val="002109BA"/>
    <w:rsid w:val="00210ECD"/>
    <w:rsid w:val="002111D6"/>
    <w:rsid w:val="002138EA"/>
    <w:rsid w:val="00213F84"/>
    <w:rsid w:val="00214584"/>
    <w:rsid w:val="00214FBD"/>
    <w:rsid w:val="00216114"/>
    <w:rsid w:val="00217BE2"/>
    <w:rsid w:val="00220F84"/>
    <w:rsid w:val="00222897"/>
    <w:rsid w:val="00222B0C"/>
    <w:rsid w:val="00224B51"/>
    <w:rsid w:val="00225A5D"/>
    <w:rsid w:val="0022782C"/>
    <w:rsid w:val="00227A34"/>
    <w:rsid w:val="00230C9E"/>
    <w:rsid w:val="00232990"/>
    <w:rsid w:val="002333E3"/>
    <w:rsid w:val="00235394"/>
    <w:rsid w:val="00235577"/>
    <w:rsid w:val="002357C4"/>
    <w:rsid w:val="002360EB"/>
    <w:rsid w:val="002371B2"/>
    <w:rsid w:val="00241FE5"/>
    <w:rsid w:val="0024350D"/>
    <w:rsid w:val="002435CA"/>
    <w:rsid w:val="0024444C"/>
    <w:rsid w:val="0024469F"/>
    <w:rsid w:val="00250B5B"/>
    <w:rsid w:val="00252DB8"/>
    <w:rsid w:val="002537BC"/>
    <w:rsid w:val="00255C58"/>
    <w:rsid w:val="00255CB1"/>
    <w:rsid w:val="00260EC7"/>
    <w:rsid w:val="00260F67"/>
    <w:rsid w:val="002611C3"/>
    <w:rsid w:val="00261539"/>
    <w:rsid w:val="0026179F"/>
    <w:rsid w:val="00261AEF"/>
    <w:rsid w:val="002638B0"/>
    <w:rsid w:val="00264365"/>
    <w:rsid w:val="002666AE"/>
    <w:rsid w:val="00270DAE"/>
    <w:rsid w:val="002716B7"/>
    <w:rsid w:val="0027369C"/>
    <w:rsid w:val="00274406"/>
    <w:rsid w:val="00274685"/>
    <w:rsid w:val="00274E1A"/>
    <w:rsid w:val="00275149"/>
    <w:rsid w:val="002775B1"/>
    <w:rsid w:val="002775B9"/>
    <w:rsid w:val="00277948"/>
    <w:rsid w:val="002811C4"/>
    <w:rsid w:val="00282213"/>
    <w:rsid w:val="00284016"/>
    <w:rsid w:val="00285752"/>
    <w:rsid w:val="002858BF"/>
    <w:rsid w:val="00290B22"/>
    <w:rsid w:val="002939AF"/>
    <w:rsid w:val="00294491"/>
    <w:rsid w:val="00294BDE"/>
    <w:rsid w:val="002A0CED"/>
    <w:rsid w:val="002A3200"/>
    <w:rsid w:val="002A376D"/>
    <w:rsid w:val="002A403A"/>
    <w:rsid w:val="002A41F1"/>
    <w:rsid w:val="002A4CD0"/>
    <w:rsid w:val="002A63DB"/>
    <w:rsid w:val="002A73DD"/>
    <w:rsid w:val="002A7DA6"/>
    <w:rsid w:val="002B1F63"/>
    <w:rsid w:val="002B2E22"/>
    <w:rsid w:val="002B516C"/>
    <w:rsid w:val="002B5ADF"/>
    <w:rsid w:val="002B5E1D"/>
    <w:rsid w:val="002B60C1"/>
    <w:rsid w:val="002C089E"/>
    <w:rsid w:val="002C16C3"/>
    <w:rsid w:val="002C19C2"/>
    <w:rsid w:val="002C266D"/>
    <w:rsid w:val="002C2A0E"/>
    <w:rsid w:val="002C2D03"/>
    <w:rsid w:val="002C2D1F"/>
    <w:rsid w:val="002C4AC9"/>
    <w:rsid w:val="002C4B52"/>
    <w:rsid w:val="002C5CAC"/>
    <w:rsid w:val="002D03E5"/>
    <w:rsid w:val="002D107F"/>
    <w:rsid w:val="002D36EB"/>
    <w:rsid w:val="002D67E6"/>
    <w:rsid w:val="002D6B49"/>
    <w:rsid w:val="002D6BDF"/>
    <w:rsid w:val="002D7023"/>
    <w:rsid w:val="002E2959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60A8"/>
    <w:rsid w:val="00321150"/>
    <w:rsid w:val="00322E9B"/>
    <w:rsid w:val="003230EF"/>
    <w:rsid w:val="0032332C"/>
    <w:rsid w:val="00324640"/>
    <w:rsid w:val="00324F7F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1DA6"/>
    <w:rsid w:val="00343515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67C91"/>
    <w:rsid w:val="003710BA"/>
    <w:rsid w:val="003726E7"/>
    <w:rsid w:val="00374970"/>
    <w:rsid w:val="00374E8F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90DE0"/>
    <w:rsid w:val="00393042"/>
    <w:rsid w:val="00394AD5"/>
    <w:rsid w:val="0039642D"/>
    <w:rsid w:val="00396736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5E0C"/>
    <w:rsid w:val="003B6666"/>
    <w:rsid w:val="003B7146"/>
    <w:rsid w:val="003B727B"/>
    <w:rsid w:val="003B755E"/>
    <w:rsid w:val="003C1F73"/>
    <w:rsid w:val="003C228E"/>
    <w:rsid w:val="003C264C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6B82"/>
    <w:rsid w:val="003D6EFA"/>
    <w:rsid w:val="003D7719"/>
    <w:rsid w:val="003E0668"/>
    <w:rsid w:val="003E1B64"/>
    <w:rsid w:val="003E40EE"/>
    <w:rsid w:val="003E6C28"/>
    <w:rsid w:val="003F0196"/>
    <w:rsid w:val="003F066A"/>
    <w:rsid w:val="003F1C1B"/>
    <w:rsid w:val="003F3A2F"/>
    <w:rsid w:val="003F5900"/>
    <w:rsid w:val="0040093E"/>
    <w:rsid w:val="00401144"/>
    <w:rsid w:val="00401933"/>
    <w:rsid w:val="00402EB7"/>
    <w:rsid w:val="00403CA6"/>
    <w:rsid w:val="004047C6"/>
    <w:rsid w:val="00404831"/>
    <w:rsid w:val="00407661"/>
    <w:rsid w:val="004079D5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F36"/>
    <w:rsid w:val="00421A09"/>
    <w:rsid w:val="00421B12"/>
    <w:rsid w:val="004225FD"/>
    <w:rsid w:val="00424F10"/>
    <w:rsid w:val="00424F8C"/>
    <w:rsid w:val="00425B1F"/>
    <w:rsid w:val="004271BA"/>
    <w:rsid w:val="00430497"/>
    <w:rsid w:val="00430EA5"/>
    <w:rsid w:val="004312DB"/>
    <w:rsid w:val="004314AE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118"/>
    <w:rsid w:val="00452E24"/>
    <w:rsid w:val="00453DC1"/>
    <w:rsid w:val="004566B4"/>
    <w:rsid w:val="00456A75"/>
    <w:rsid w:val="004572F8"/>
    <w:rsid w:val="00461122"/>
    <w:rsid w:val="00461E39"/>
    <w:rsid w:val="00462D3A"/>
    <w:rsid w:val="00463521"/>
    <w:rsid w:val="004639E0"/>
    <w:rsid w:val="0046454E"/>
    <w:rsid w:val="0046528B"/>
    <w:rsid w:val="00466DE3"/>
    <w:rsid w:val="00471125"/>
    <w:rsid w:val="0047437A"/>
    <w:rsid w:val="004766AD"/>
    <w:rsid w:val="00480513"/>
    <w:rsid w:val="00480E42"/>
    <w:rsid w:val="00482099"/>
    <w:rsid w:val="00484C5D"/>
    <w:rsid w:val="0048543E"/>
    <w:rsid w:val="00485857"/>
    <w:rsid w:val="00485DB3"/>
    <w:rsid w:val="004868C1"/>
    <w:rsid w:val="0048750F"/>
    <w:rsid w:val="00490332"/>
    <w:rsid w:val="00491648"/>
    <w:rsid w:val="00491D6C"/>
    <w:rsid w:val="00494E0B"/>
    <w:rsid w:val="004A088B"/>
    <w:rsid w:val="004A382D"/>
    <w:rsid w:val="004A495F"/>
    <w:rsid w:val="004A4B55"/>
    <w:rsid w:val="004A5624"/>
    <w:rsid w:val="004A638A"/>
    <w:rsid w:val="004A6F08"/>
    <w:rsid w:val="004A7544"/>
    <w:rsid w:val="004B3000"/>
    <w:rsid w:val="004B4790"/>
    <w:rsid w:val="004B4EF2"/>
    <w:rsid w:val="004B5F80"/>
    <w:rsid w:val="004B6B0F"/>
    <w:rsid w:val="004C16F1"/>
    <w:rsid w:val="004C232E"/>
    <w:rsid w:val="004C470F"/>
    <w:rsid w:val="004C54E5"/>
    <w:rsid w:val="004C5D23"/>
    <w:rsid w:val="004C7806"/>
    <w:rsid w:val="004C7DC8"/>
    <w:rsid w:val="004D0B0B"/>
    <w:rsid w:val="004D0F1A"/>
    <w:rsid w:val="004D1464"/>
    <w:rsid w:val="004D21B0"/>
    <w:rsid w:val="004D3121"/>
    <w:rsid w:val="004D47C1"/>
    <w:rsid w:val="004D6542"/>
    <w:rsid w:val="004D737D"/>
    <w:rsid w:val="004D7830"/>
    <w:rsid w:val="004E2659"/>
    <w:rsid w:val="004E2C0A"/>
    <w:rsid w:val="004E39EE"/>
    <w:rsid w:val="004E453C"/>
    <w:rsid w:val="004E475C"/>
    <w:rsid w:val="004E56E0"/>
    <w:rsid w:val="004E579F"/>
    <w:rsid w:val="004E7329"/>
    <w:rsid w:val="004F0F05"/>
    <w:rsid w:val="004F2CB0"/>
    <w:rsid w:val="004F3C9D"/>
    <w:rsid w:val="004F5189"/>
    <w:rsid w:val="004F5AC7"/>
    <w:rsid w:val="004F5CED"/>
    <w:rsid w:val="004F6DDD"/>
    <w:rsid w:val="004F6E24"/>
    <w:rsid w:val="004F79C7"/>
    <w:rsid w:val="005017F7"/>
    <w:rsid w:val="00501E41"/>
    <w:rsid w:val="00501FA7"/>
    <w:rsid w:val="00502EC5"/>
    <w:rsid w:val="005034DC"/>
    <w:rsid w:val="00505BFA"/>
    <w:rsid w:val="005071B4"/>
    <w:rsid w:val="00507687"/>
    <w:rsid w:val="005117A9"/>
    <w:rsid w:val="00511C34"/>
    <w:rsid w:val="00511F57"/>
    <w:rsid w:val="00512F56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348A"/>
    <w:rsid w:val="00544CE6"/>
    <w:rsid w:val="00545F28"/>
    <w:rsid w:val="005478CD"/>
    <w:rsid w:val="0055256E"/>
    <w:rsid w:val="005539EF"/>
    <w:rsid w:val="005557C7"/>
    <w:rsid w:val="00560051"/>
    <w:rsid w:val="005616A6"/>
    <w:rsid w:val="005641D1"/>
    <w:rsid w:val="005705DD"/>
    <w:rsid w:val="00571777"/>
    <w:rsid w:val="00572098"/>
    <w:rsid w:val="00572A95"/>
    <w:rsid w:val="00573800"/>
    <w:rsid w:val="005740A0"/>
    <w:rsid w:val="005767B7"/>
    <w:rsid w:val="00576A8F"/>
    <w:rsid w:val="00580F0C"/>
    <w:rsid w:val="00580FF5"/>
    <w:rsid w:val="00582A0E"/>
    <w:rsid w:val="0058519C"/>
    <w:rsid w:val="005853EF"/>
    <w:rsid w:val="005879CF"/>
    <w:rsid w:val="00590372"/>
    <w:rsid w:val="00590DC5"/>
    <w:rsid w:val="0059149A"/>
    <w:rsid w:val="005945BC"/>
    <w:rsid w:val="005954AF"/>
    <w:rsid w:val="005956EE"/>
    <w:rsid w:val="00596B18"/>
    <w:rsid w:val="00597D30"/>
    <w:rsid w:val="00597E2F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69D4"/>
    <w:rsid w:val="005D0991"/>
    <w:rsid w:val="005D0B99"/>
    <w:rsid w:val="005D19CC"/>
    <w:rsid w:val="005D308E"/>
    <w:rsid w:val="005D3A48"/>
    <w:rsid w:val="005D4582"/>
    <w:rsid w:val="005D4FD2"/>
    <w:rsid w:val="005D7436"/>
    <w:rsid w:val="005D7AF8"/>
    <w:rsid w:val="005E02BE"/>
    <w:rsid w:val="005E05EC"/>
    <w:rsid w:val="005E17BF"/>
    <w:rsid w:val="005E1BC3"/>
    <w:rsid w:val="005E1C14"/>
    <w:rsid w:val="005E366A"/>
    <w:rsid w:val="005E41FB"/>
    <w:rsid w:val="005E6E77"/>
    <w:rsid w:val="005F0D6A"/>
    <w:rsid w:val="005F11C0"/>
    <w:rsid w:val="005F2145"/>
    <w:rsid w:val="005F49D7"/>
    <w:rsid w:val="005F526D"/>
    <w:rsid w:val="006016E1"/>
    <w:rsid w:val="00602D27"/>
    <w:rsid w:val="006032CB"/>
    <w:rsid w:val="00604345"/>
    <w:rsid w:val="00604FC9"/>
    <w:rsid w:val="00612A02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6997"/>
    <w:rsid w:val="00627D7D"/>
    <w:rsid w:val="006302AA"/>
    <w:rsid w:val="00630C8C"/>
    <w:rsid w:val="00630D18"/>
    <w:rsid w:val="00631418"/>
    <w:rsid w:val="006332BB"/>
    <w:rsid w:val="00634189"/>
    <w:rsid w:val="006363BD"/>
    <w:rsid w:val="00636446"/>
    <w:rsid w:val="00636A84"/>
    <w:rsid w:val="00640EB6"/>
    <w:rsid w:val="006412DC"/>
    <w:rsid w:val="00642B84"/>
    <w:rsid w:val="00642BC6"/>
    <w:rsid w:val="00642E4F"/>
    <w:rsid w:val="00643CA2"/>
    <w:rsid w:val="00644790"/>
    <w:rsid w:val="0064539C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675C4"/>
    <w:rsid w:val="006704F2"/>
    <w:rsid w:val="00672307"/>
    <w:rsid w:val="00676492"/>
    <w:rsid w:val="006778EA"/>
    <w:rsid w:val="006808C6"/>
    <w:rsid w:val="00680F11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5D85"/>
    <w:rsid w:val="00695E8F"/>
    <w:rsid w:val="00697BBC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A76F3"/>
    <w:rsid w:val="006B1071"/>
    <w:rsid w:val="006B25DE"/>
    <w:rsid w:val="006B5153"/>
    <w:rsid w:val="006B67C0"/>
    <w:rsid w:val="006B7379"/>
    <w:rsid w:val="006B77F5"/>
    <w:rsid w:val="006C0761"/>
    <w:rsid w:val="006C1C3B"/>
    <w:rsid w:val="006C3616"/>
    <w:rsid w:val="006C4218"/>
    <w:rsid w:val="006C4E43"/>
    <w:rsid w:val="006C5B4D"/>
    <w:rsid w:val="006C643E"/>
    <w:rsid w:val="006C78B2"/>
    <w:rsid w:val="006D1E6E"/>
    <w:rsid w:val="006D2932"/>
    <w:rsid w:val="006D2AB1"/>
    <w:rsid w:val="006D3671"/>
    <w:rsid w:val="006D4176"/>
    <w:rsid w:val="006D4370"/>
    <w:rsid w:val="006D787A"/>
    <w:rsid w:val="006E0A73"/>
    <w:rsid w:val="006E0FEE"/>
    <w:rsid w:val="006E123E"/>
    <w:rsid w:val="006E1B9B"/>
    <w:rsid w:val="006E339A"/>
    <w:rsid w:val="006E4372"/>
    <w:rsid w:val="006E6C11"/>
    <w:rsid w:val="006E7D99"/>
    <w:rsid w:val="006F2178"/>
    <w:rsid w:val="006F2FF5"/>
    <w:rsid w:val="006F397C"/>
    <w:rsid w:val="006F4A6B"/>
    <w:rsid w:val="006F7C0C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3CC4"/>
    <w:rsid w:val="00724056"/>
    <w:rsid w:val="00727EE2"/>
    <w:rsid w:val="00730655"/>
    <w:rsid w:val="007306D1"/>
    <w:rsid w:val="00731D77"/>
    <w:rsid w:val="00732360"/>
    <w:rsid w:val="00732987"/>
    <w:rsid w:val="0073390A"/>
    <w:rsid w:val="00734E64"/>
    <w:rsid w:val="00736B37"/>
    <w:rsid w:val="00740253"/>
    <w:rsid w:val="00740A35"/>
    <w:rsid w:val="00741F32"/>
    <w:rsid w:val="007445CB"/>
    <w:rsid w:val="00745DFF"/>
    <w:rsid w:val="00746A77"/>
    <w:rsid w:val="00750ABA"/>
    <w:rsid w:val="007520B4"/>
    <w:rsid w:val="00760CB5"/>
    <w:rsid w:val="007619E9"/>
    <w:rsid w:val="007624D6"/>
    <w:rsid w:val="0076556A"/>
    <w:rsid w:val="007655C4"/>
    <w:rsid w:val="007655D5"/>
    <w:rsid w:val="00765B71"/>
    <w:rsid w:val="00765E21"/>
    <w:rsid w:val="00767008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08D4"/>
    <w:rsid w:val="00792FF7"/>
    <w:rsid w:val="007A1173"/>
    <w:rsid w:val="007A1ADC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02EA"/>
    <w:rsid w:val="007C1194"/>
    <w:rsid w:val="007C1343"/>
    <w:rsid w:val="007C196F"/>
    <w:rsid w:val="007C282D"/>
    <w:rsid w:val="007C2BA9"/>
    <w:rsid w:val="007C5EF1"/>
    <w:rsid w:val="007C626C"/>
    <w:rsid w:val="007C7BF5"/>
    <w:rsid w:val="007D106D"/>
    <w:rsid w:val="007D19B7"/>
    <w:rsid w:val="007D1CD4"/>
    <w:rsid w:val="007D3FA6"/>
    <w:rsid w:val="007D72C3"/>
    <w:rsid w:val="007D75E5"/>
    <w:rsid w:val="007D773E"/>
    <w:rsid w:val="007E066E"/>
    <w:rsid w:val="007E0A1B"/>
    <w:rsid w:val="007E0C63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4262"/>
    <w:rsid w:val="007F660F"/>
    <w:rsid w:val="00800035"/>
    <w:rsid w:val="008004B4"/>
    <w:rsid w:val="00803E4F"/>
    <w:rsid w:val="00805BE8"/>
    <w:rsid w:val="0080771A"/>
    <w:rsid w:val="00810B23"/>
    <w:rsid w:val="00810C6D"/>
    <w:rsid w:val="0081119F"/>
    <w:rsid w:val="00814915"/>
    <w:rsid w:val="00816078"/>
    <w:rsid w:val="008177E3"/>
    <w:rsid w:val="008235AE"/>
    <w:rsid w:val="00823AA9"/>
    <w:rsid w:val="008255B9"/>
    <w:rsid w:val="00825803"/>
    <w:rsid w:val="00825CD8"/>
    <w:rsid w:val="00827324"/>
    <w:rsid w:val="00830CA0"/>
    <w:rsid w:val="00831113"/>
    <w:rsid w:val="0083261C"/>
    <w:rsid w:val="0083276B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2D1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69C"/>
    <w:rsid w:val="0085679E"/>
    <w:rsid w:val="00857907"/>
    <w:rsid w:val="00862089"/>
    <w:rsid w:val="00862279"/>
    <w:rsid w:val="00863AA7"/>
    <w:rsid w:val="008649B9"/>
    <w:rsid w:val="00866702"/>
    <w:rsid w:val="00866D5B"/>
    <w:rsid w:val="00866FF5"/>
    <w:rsid w:val="00870098"/>
    <w:rsid w:val="0087332D"/>
    <w:rsid w:val="00873E1F"/>
    <w:rsid w:val="00874C16"/>
    <w:rsid w:val="008835CB"/>
    <w:rsid w:val="0088452F"/>
    <w:rsid w:val="00886D1F"/>
    <w:rsid w:val="00891C8A"/>
    <w:rsid w:val="00891EE1"/>
    <w:rsid w:val="00893987"/>
    <w:rsid w:val="0089523D"/>
    <w:rsid w:val="00895EE2"/>
    <w:rsid w:val="008963EF"/>
    <w:rsid w:val="0089688E"/>
    <w:rsid w:val="008A0315"/>
    <w:rsid w:val="008A1FBE"/>
    <w:rsid w:val="008A2211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57"/>
    <w:rsid w:val="008D6CF4"/>
    <w:rsid w:val="008D7949"/>
    <w:rsid w:val="008E0215"/>
    <w:rsid w:val="008E157C"/>
    <w:rsid w:val="008E1F60"/>
    <w:rsid w:val="008E2D37"/>
    <w:rsid w:val="008E307E"/>
    <w:rsid w:val="008E45D1"/>
    <w:rsid w:val="008E471E"/>
    <w:rsid w:val="008E531E"/>
    <w:rsid w:val="008F2F09"/>
    <w:rsid w:val="008F3C4C"/>
    <w:rsid w:val="008F4DD1"/>
    <w:rsid w:val="008F6056"/>
    <w:rsid w:val="008F64E6"/>
    <w:rsid w:val="009023FE"/>
    <w:rsid w:val="009026DF"/>
    <w:rsid w:val="00902C07"/>
    <w:rsid w:val="00903C41"/>
    <w:rsid w:val="00904CFA"/>
    <w:rsid w:val="00905804"/>
    <w:rsid w:val="00907084"/>
    <w:rsid w:val="009101E2"/>
    <w:rsid w:val="00912277"/>
    <w:rsid w:val="0091390D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40E4"/>
    <w:rsid w:val="009363AC"/>
    <w:rsid w:val="00936953"/>
    <w:rsid w:val="00937065"/>
    <w:rsid w:val="00937B76"/>
    <w:rsid w:val="00940285"/>
    <w:rsid w:val="009415B0"/>
    <w:rsid w:val="00941D74"/>
    <w:rsid w:val="00942C1A"/>
    <w:rsid w:val="00943BF2"/>
    <w:rsid w:val="0094417F"/>
    <w:rsid w:val="009443B1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258C"/>
    <w:rsid w:val="009638D6"/>
    <w:rsid w:val="009658B1"/>
    <w:rsid w:val="00967904"/>
    <w:rsid w:val="00972C02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6659"/>
    <w:rsid w:val="009778BE"/>
    <w:rsid w:val="00977A8C"/>
    <w:rsid w:val="009814CE"/>
    <w:rsid w:val="00983910"/>
    <w:rsid w:val="00984F13"/>
    <w:rsid w:val="0098542C"/>
    <w:rsid w:val="00987209"/>
    <w:rsid w:val="00987351"/>
    <w:rsid w:val="00987B37"/>
    <w:rsid w:val="009905F6"/>
    <w:rsid w:val="009932AC"/>
    <w:rsid w:val="00994351"/>
    <w:rsid w:val="0099698A"/>
    <w:rsid w:val="00996A8F"/>
    <w:rsid w:val="009A1DBF"/>
    <w:rsid w:val="009A375A"/>
    <w:rsid w:val="009A4DAA"/>
    <w:rsid w:val="009A68E6"/>
    <w:rsid w:val="009A6A95"/>
    <w:rsid w:val="009A7598"/>
    <w:rsid w:val="009B091E"/>
    <w:rsid w:val="009B1DF8"/>
    <w:rsid w:val="009B3D20"/>
    <w:rsid w:val="009B3E17"/>
    <w:rsid w:val="009B5418"/>
    <w:rsid w:val="009B7071"/>
    <w:rsid w:val="009B7B1B"/>
    <w:rsid w:val="009B7E78"/>
    <w:rsid w:val="009C0727"/>
    <w:rsid w:val="009C179F"/>
    <w:rsid w:val="009C3C80"/>
    <w:rsid w:val="009C3EE3"/>
    <w:rsid w:val="009C492F"/>
    <w:rsid w:val="009C53FD"/>
    <w:rsid w:val="009C6F91"/>
    <w:rsid w:val="009D07B1"/>
    <w:rsid w:val="009D0AAD"/>
    <w:rsid w:val="009D1CED"/>
    <w:rsid w:val="009D2FF2"/>
    <w:rsid w:val="009D3226"/>
    <w:rsid w:val="009D3385"/>
    <w:rsid w:val="009D456B"/>
    <w:rsid w:val="009D6396"/>
    <w:rsid w:val="009D68C8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A0088D"/>
    <w:rsid w:val="00A030B5"/>
    <w:rsid w:val="00A040A6"/>
    <w:rsid w:val="00A0506A"/>
    <w:rsid w:val="00A064D8"/>
    <w:rsid w:val="00A0758F"/>
    <w:rsid w:val="00A10C39"/>
    <w:rsid w:val="00A12A09"/>
    <w:rsid w:val="00A15222"/>
    <w:rsid w:val="00A1570A"/>
    <w:rsid w:val="00A211B4"/>
    <w:rsid w:val="00A31092"/>
    <w:rsid w:val="00A31473"/>
    <w:rsid w:val="00A33DDF"/>
    <w:rsid w:val="00A34547"/>
    <w:rsid w:val="00A35006"/>
    <w:rsid w:val="00A351C1"/>
    <w:rsid w:val="00A36B69"/>
    <w:rsid w:val="00A376B7"/>
    <w:rsid w:val="00A37B0E"/>
    <w:rsid w:val="00A407A7"/>
    <w:rsid w:val="00A41ADF"/>
    <w:rsid w:val="00A41BF5"/>
    <w:rsid w:val="00A4329A"/>
    <w:rsid w:val="00A44778"/>
    <w:rsid w:val="00A455FF"/>
    <w:rsid w:val="00A469E7"/>
    <w:rsid w:val="00A51488"/>
    <w:rsid w:val="00A548D8"/>
    <w:rsid w:val="00A55E2F"/>
    <w:rsid w:val="00A604A4"/>
    <w:rsid w:val="00A61392"/>
    <w:rsid w:val="00A61823"/>
    <w:rsid w:val="00A61B7D"/>
    <w:rsid w:val="00A6525C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FEB"/>
    <w:rsid w:val="00A9194B"/>
    <w:rsid w:val="00A927E1"/>
    <w:rsid w:val="00A93079"/>
    <w:rsid w:val="00A93BE4"/>
    <w:rsid w:val="00A93F9F"/>
    <w:rsid w:val="00A9420E"/>
    <w:rsid w:val="00A9424E"/>
    <w:rsid w:val="00A94A05"/>
    <w:rsid w:val="00A954ED"/>
    <w:rsid w:val="00A96B3D"/>
    <w:rsid w:val="00A97648"/>
    <w:rsid w:val="00AA1CFD"/>
    <w:rsid w:val="00AA2239"/>
    <w:rsid w:val="00AA33D2"/>
    <w:rsid w:val="00AA3DFD"/>
    <w:rsid w:val="00AA3F84"/>
    <w:rsid w:val="00AA4C8E"/>
    <w:rsid w:val="00AA55AE"/>
    <w:rsid w:val="00AA69B7"/>
    <w:rsid w:val="00AA7DCD"/>
    <w:rsid w:val="00AB0C57"/>
    <w:rsid w:val="00AB1195"/>
    <w:rsid w:val="00AB4182"/>
    <w:rsid w:val="00AB43A0"/>
    <w:rsid w:val="00AB4654"/>
    <w:rsid w:val="00AB6249"/>
    <w:rsid w:val="00AC27DB"/>
    <w:rsid w:val="00AC283F"/>
    <w:rsid w:val="00AC355E"/>
    <w:rsid w:val="00AC4347"/>
    <w:rsid w:val="00AC6D6B"/>
    <w:rsid w:val="00AD0AF0"/>
    <w:rsid w:val="00AD2A5D"/>
    <w:rsid w:val="00AD55F1"/>
    <w:rsid w:val="00AD5B47"/>
    <w:rsid w:val="00AD7440"/>
    <w:rsid w:val="00AD7736"/>
    <w:rsid w:val="00AE10CE"/>
    <w:rsid w:val="00AE3863"/>
    <w:rsid w:val="00AE47E3"/>
    <w:rsid w:val="00AE5B5F"/>
    <w:rsid w:val="00AE67D0"/>
    <w:rsid w:val="00AE70D4"/>
    <w:rsid w:val="00AE7868"/>
    <w:rsid w:val="00AF0407"/>
    <w:rsid w:val="00AF206C"/>
    <w:rsid w:val="00AF287F"/>
    <w:rsid w:val="00AF38A1"/>
    <w:rsid w:val="00AF4D8B"/>
    <w:rsid w:val="00AF6314"/>
    <w:rsid w:val="00AF723A"/>
    <w:rsid w:val="00B00957"/>
    <w:rsid w:val="00B025AD"/>
    <w:rsid w:val="00B055CA"/>
    <w:rsid w:val="00B065B9"/>
    <w:rsid w:val="00B067CA"/>
    <w:rsid w:val="00B1205B"/>
    <w:rsid w:val="00B12B26"/>
    <w:rsid w:val="00B12E69"/>
    <w:rsid w:val="00B12F78"/>
    <w:rsid w:val="00B13390"/>
    <w:rsid w:val="00B13D0B"/>
    <w:rsid w:val="00B15199"/>
    <w:rsid w:val="00B1596C"/>
    <w:rsid w:val="00B163F8"/>
    <w:rsid w:val="00B17DB0"/>
    <w:rsid w:val="00B213C2"/>
    <w:rsid w:val="00B2472D"/>
    <w:rsid w:val="00B24CA0"/>
    <w:rsid w:val="00B2549F"/>
    <w:rsid w:val="00B25CFF"/>
    <w:rsid w:val="00B34612"/>
    <w:rsid w:val="00B34ABD"/>
    <w:rsid w:val="00B35BE1"/>
    <w:rsid w:val="00B37C86"/>
    <w:rsid w:val="00B41067"/>
    <w:rsid w:val="00B4108D"/>
    <w:rsid w:val="00B43D0C"/>
    <w:rsid w:val="00B457B4"/>
    <w:rsid w:val="00B46ADC"/>
    <w:rsid w:val="00B50801"/>
    <w:rsid w:val="00B529B5"/>
    <w:rsid w:val="00B57265"/>
    <w:rsid w:val="00B60A4D"/>
    <w:rsid w:val="00B633AE"/>
    <w:rsid w:val="00B6340D"/>
    <w:rsid w:val="00B6353C"/>
    <w:rsid w:val="00B64856"/>
    <w:rsid w:val="00B649C5"/>
    <w:rsid w:val="00B66070"/>
    <w:rsid w:val="00B665D2"/>
    <w:rsid w:val="00B66A9E"/>
    <w:rsid w:val="00B6737C"/>
    <w:rsid w:val="00B7214D"/>
    <w:rsid w:val="00B74372"/>
    <w:rsid w:val="00B75525"/>
    <w:rsid w:val="00B80283"/>
    <w:rsid w:val="00B8095F"/>
    <w:rsid w:val="00B80B0C"/>
    <w:rsid w:val="00B80B11"/>
    <w:rsid w:val="00B80E27"/>
    <w:rsid w:val="00B823FA"/>
    <w:rsid w:val="00B82DDA"/>
    <w:rsid w:val="00B831AE"/>
    <w:rsid w:val="00B840D1"/>
    <w:rsid w:val="00B8446C"/>
    <w:rsid w:val="00B86102"/>
    <w:rsid w:val="00B869E5"/>
    <w:rsid w:val="00B87626"/>
    <w:rsid w:val="00B87725"/>
    <w:rsid w:val="00B87CA2"/>
    <w:rsid w:val="00B9047F"/>
    <w:rsid w:val="00B91B5F"/>
    <w:rsid w:val="00B927BC"/>
    <w:rsid w:val="00B96BBA"/>
    <w:rsid w:val="00B97CDC"/>
    <w:rsid w:val="00BA04D1"/>
    <w:rsid w:val="00BA12ED"/>
    <w:rsid w:val="00BA1893"/>
    <w:rsid w:val="00BA259A"/>
    <w:rsid w:val="00BA259C"/>
    <w:rsid w:val="00BA29D3"/>
    <w:rsid w:val="00BA307F"/>
    <w:rsid w:val="00BA3E53"/>
    <w:rsid w:val="00BA4EE0"/>
    <w:rsid w:val="00BA5280"/>
    <w:rsid w:val="00BB14F1"/>
    <w:rsid w:val="00BB572E"/>
    <w:rsid w:val="00BB5742"/>
    <w:rsid w:val="00BB74FD"/>
    <w:rsid w:val="00BB7690"/>
    <w:rsid w:val="00BC0BE2"/>
    <w:rsid w:val="00BC265E"/>
    <w:rsid w:val="00BC39CB"/>
    <w:rsid w:val="00BC4D5C"/>
    <w:rsid w:val="00BC5982"/>
    <w:rsid w:val="00BC60BF"/>
    <w:rsid w:val="00BC6141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5AF"/>
    <w:rsid w:val="00BF165E"/>
    <w:rsid w:val="00BF21BD"/>
    <w:rsid w:val="00BF2D60"/>
    <w:rsid w:val="00BF520F"/>
    <w:rsid w:val="00BF6153"/>
    <w:rsid w:val="00BF7BBB"/>
    <w:rsid w:val="00C011A7"/>
    <w:rsid w:val="00C01D50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72F"/>
    <w:rsid w:val="00C1613E"/>
    <w:rsid w:val="00C17C75"/>
    <w:rsid w:val="00C21224"/>
    <w:rsid w:val="00C24B87"/>
    <w:rsid w:val="00C24C05"/>
    <w:rsid w:val="00C24D2F"/>
    <w:rsid w:val="00C25503"/>
    <w:rsid w:val="00C25528"/>
    <w:rsid w:val="00C25D0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950"/>
    <w:rsid w:val="00C45AF7"/>
    <w:rsid w:val="00C4748D"/>
    <w:rsid w:val="00C47F08"/>
    <w:rsid w:val="00C50FFF"/>
    <w:rsid w:val="00C514A6"/>
    <w:rsid w:val="00C54C67"/>
    <w:rsid w:val="00C54CDC"/>
    <w:rsid w:val="00C5739F"/>
    <w:rsid w:val="00C57C8E"/>
    <w:rsid w:val="00C57CF0"/>
    <w:rsid w:val="00C63557"/>
    <w:rsid w:val="00C639BE"/>
    <w:rsid w:val="00C64109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3BE6"/>
    <w:rsid w:val="00C8472A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1E4"/>
    <w:rsid w:val="00CA12DF"/>
    <w:rsid w:val="00CA2729"/>
    <w:rsid w:val="00CA3057"/>
    <w:rsid w:val="00CA45F8"/>
    <w:rsid w:val="00CA7337"/>
    <w:rsid w:val="00CA7F72"/>
    <w:rsid w:val="00CB0305"/>
    <w:rsid w:val="00CB0994"/>
    <w:rsid w:val="00CB0A99"/>
    <w:rsid w:val="00CB33C7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C7CAE"/>
    <w:rsid w:val="00CD132B"/>
    <w:rsid w:val="00CD1EEE"/>
    <w:rsid w:val="00CD2E0C"/>
    <w:rsid w:val="00CD307E"/>
    <w:rsid w:val="00CD629F"/>
    <w:rsid w:val="00CD6A1B"/>
    <w:rsid w:val="00CD6F5C"/>
    <w:rsid w:val="00CE06CD"/>
    <w:rsid w:val="00CE09BD"/>
    <w:rsid w:val="00CE0A7F"/>
    <w:rsid w:val="00CE1718"/>
    <w:rsid w:val="00CE1A2C"/>
    <w:rsid w:val="00CE1D30"/>
    <w:rsid w:val="00CE232C"/>
    <w:rsid w:val="00CE2D55"/>
    <w:rsid w:val="00CE587B"/>
    <w:rsid w:val="00CE62EA"/>
    <w:rsid w:val="00CF0372"/>
    <w:rsid w:val="00CF3183"/>
    <w:rsid w:val="00CF4156"/>
    <w:rsid w:val="00CF4779"/>
    <w:rsid w:val="00D0036C"/>
    <w:rsid w:val="00D00656"/>
    <w:rsid w:val="00D032EA"/>
    <w:rsid w:val="00D035CF"/>
    <w:rsid w:val="00D03D00"/>
    <w:rsid w:val="00D05C30"/>
    <w:rsid w:val="00D06340"/>
    <w:rsid w:val="00D067FD"/>
    <w:rsid w:val="00D073C2"/>
    <w:rsid w:val="00D10052"/>
    <w:rsid w:val="00D11118"/>
    <w:rsid w:val="00D11321"/>
    <w:rsid w:val="00D11359"/>
    <w:rsid w:val="00D12554"/>
    <w:rsid w:val="00D12966"/>
    <w:rsid w:val="00D1339C"/>
    <w:rsid w:val="00D13E5C"/>
    <w:rsid w:val="00D1784D"/>
    <w:rsid w:val="00D26648"/>
    <w:rsid w:val="00D26A7C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378A8"/>
    <w:rsid w:val="00D408DD"/>
    <w:rsid w:val="00D4146C"/>
    <w:rsid w:val="00D41AEE"/>
    <w:rsid w:val="00D437EF"/>
    <w:rsid w:val="00D44CE1"/>
    <w:rsid w:val="00D4575C"/>
    <w:rsid w:val="00D45D72"/>
    <w:rsid w:val="00D471D3"/>
    <w:rsid w:val="00D47396"/>
    <w:rsid w:val="00D5000A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DDB"/>
    <w:rsid w:val="00D63FFC"/>
    <w:rsid w:val="00D67A3A"/>
    <w:rsid w:val="00D67FCF"/>
    <w:rsid w:val="00D709CE"/>
    <w:rsid w:val="00D71F73"/>
    <w:rsid w:val="00D75C16"/>
    <w:rsid w:val="00D76A95"/>
    <w:rsid w:val="00D801FB"/>
    <w:rsid w:val="00D80738"/>
    <w:rsid w:val="00D80786"/>
    <w:rsid w:val="00D817F2"/>
    <w:rsid w:val="00D818A1"/>
    <w:rsid w:val="00D81CAB"/>
    <w:rsid w:val="00D8201A"/>
    <w:rsid w:val="00D8576F"/>
    <w:rsid w:val="00D8677F"/>
    <w:rsid w:val="00D87028"/>
    <w:rsid w:val="00D87394"/>
    <w:rsid w:val="00D91C4E"/>
    <w:rsid w:val="00D927C9"/>
    <w:rsid w:val="00D9295E"/>
    <w:rsid w:val="00D9368E"/>
    <w:rsid w:val="00D94851"/>
    <w:rsid w:val="00D95B41"/>
    <w:rsid w:val="00D968D0"/>
    <w:rsid w:val="00D97F0C"/>
    <w:rsid w:val="00DA16F9"/>
    <w:rsid w:val="00DA3A86"/>
    <w:rsid w:val="00DA4884"/>
    <w:rsid w:val="00DA4E1C"/>
    <w:rsid w:val="00DA6F7C"/>
    <w:rsid w:val="00DA7AD7"/>
    <w:rsid w:val="00DB18A3"/>
    <w:rsid w:val="00DB46AB"/>
    <w:rsid w:val="00DB7529"/>
    <w:rsid w:val="00DC0AD8"/>
    <w:rsid w:val="00DC2500"/>
    <w:rsid w:val="00DC36A0"/>
    <w:rsid w:val="00DC3DE6"/>
    <w:rsid w:val="00DC4F72"/>
    <w:rsid w:val="00DC516A"/>
    <w:rsid w:val="00DC61B3"/>
    <w:rsid w:val="00DC69D6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075"/>
    <w:rsid w:val="00DE31F0"/>
    <w:rsid w:val="00DE3D1C"/>
    <w:rsid w:val="00DE4496"/>
    <w:rsid w:val="00DE44A5"/>
    <w:rsid w:val="00DE5981"/>
    <w:rsid w:val="00DE6C95"/>
    <w:rsid w:val="00DE7A87"/>
    <w:rsid w:val="00DE7FF6"/>
    <w:rsid w:val="00DF2B9C"/>
    <w:rsid w:val="00DF2C9E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1D2"/>
    <w:rsid w:val="00E20260"/>
    <w:rsid w:val="00E20A43"/>
    <w:rsid w:val="00E2323F"/>
    <w:rsid w:val="00E2386F"/>
    <w:rsid w:val="00E23898"/>
    <w:rsid w:val="00E23979"/>
    <w:rsid w:val="00E23DB2"/>
    <w:rsid w:val="00E2662C"/>
    <w:rsid w:val="00E319F1"/>
    <w:rsid w:val="00E33CD2"/>
    <w:rsid w:val="00E33D96"/>
    <w:rsid w:val="00E36C2E"/>
    <w:rsid w:val="00E375F6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1B37"/>
    <w:rsid w:val="00E52AB7"/>
    <w:rsid w:val="00E531EB"/>
    <w:rsid w:val="00E54874"/>
    <w:rsid w:val="00E54B6F"/>
    <w:rsid w:val="00E55ACA"/>
    <w:rsid w:val="00E566B7"/>
    <w:rsid w:val="00E56C79"/>
    <w:rsid w:val="00E57183"/>
    <w:rsid w:val="00E57B74"/>
    <w:rsid w:val="00E614F7"/>
    <w:rsid w:val="00E615E9"/>
    <w:rsid w:val="00E624D8"/>
    <w:rsid w:val="00E63D0C"/>
    <w:rsid w:val="00E63DA0"/>
    <w:rsid w:val="00E645AE"/>
    <w:rsid w:val="00E65105"/>
    <w:rsid w:val="00E65BC6"/>
    <w:rsid w:val="00E661FF"/>
    <w:rsid w:val="00E726EB"/>
    <w:rsid w:val="00E72CF1"/>
    <w:rsid w:val="00E72DF3"/>
    <w:rsid w:val="00E74C9B"/>
    <w:rsid w:val="00E771E1"/>
    <w:rsid w:val="00E80B52"/>
    <w:rsid w:val="00E819EF"/>
    <w:rsid w:val="00E824C3"/>
    <w:rsid w:val="00E840B3"/>
    <w:rsid w:val="00E843F6"/>
    <w:rsid w:val="00E846EA"/>
    <w:rsid w:val="00E84D10"/>
    <w:rsid w:val="00E84EBA"/>
    <w:rsid w:val="00E85678"/>
    <w:rsid w:val="00E8629F"/>
    <w:rsid w:val="00E87AE1"/>
    <w:rsid w:val="00E91008"/>
    <w:rsid w:val="00E91099"/>
    <w:rsid w:val="00E9374E"/>
    <w:rsid w:val="00E93FDA"/>
    <w:rsid w:val="00E945AE"/>
    <w:rsid w:val="00E94F54"/>
    <w:rsid w:val="00E9678B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45E1"/>
    <w:rsid w:val="00EA52F5"/>
    <w:rsid w:val="00EA5B3C"/>
    <w:rsid w:val="00EA73DF"/>
    <w:rsid w:val="00EA74BE"/>
    <w:rsid w:val="00EB0177"/>
    <w:rsid w:val="00EB1531"/>
    <w:rsid w:val="00EB3553"/>
    <w:rsid w:val="00EB4635"/>
    <w:rsid w:val="00EB53C6"/>
    <w:rsid w:val="00EB61AE"/>
    <w:rsid w:val="00EB6465"/>
    <w:rsid w:val="00EB673F"/>
    <w:rsid w:val="00EC093F"/>
    <w:rsid w:val="00EC0A26"/>
    <w:rsid w:val="00EC0E1C"/>
    <w:rsid w:val="00EC0E94"/>
    <w:rsid w:val="00EC2348"/>
    <w:rsid w:val="00EC322D"/>
    <w:rsid w:val="00EC3D07"/>
    <w:rsid w:val="00EC5927"/>
    <w:rsid w:val="00EC6D93"/>
    <w:rsid w:val="00EC7711"/>
    <w:rsid w:val="00ED0A05"/>
    <w:rsid w:val="00ED23D0"/>
    <w:rsid w:val="00ED383A"/>
    <w:rsid w:val="00ED3ECB"/>
    <w:rsid w:val="00ED5F2D"/>
    <w:rsid w:val="00ED7590"/>
    <w:rsid w:val="00EE0C1B"/>
    <w:rsid w:val="00EE1080"/>
    <w:rsid w:val="00EE4178"/>
    <w:rsid w:val="00EE70D2"/>
    <w:rsid w:val="00EF1EC5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79D"/>
    <w:rsid w:val="00F1682C"/>
    <w:rsid w:val="00F16B1A"/>
    <w:rsid w:val="00F20867"/>
    <w:rsid w:val="00F20B91"/>
    <w:rsid w:val="00F21139"/>
    <w:rsid w:val="00F24B8B"/>
    <w:rsid w:val="00F25E19"/>
    <w:rsid w:val="00F272DE"/>
    <w:rsid w:val="00F27414"/>
    <w:rsid w:val="00F30D2E"/>
    <w:rsid w:val="00F31999"/>
    <w:rsid w:val="00F34103"/>
    <w:rsid w:val="00F35516"/>
    <w:rsid w:val="00F35790"/>
    <w:rsid w:val="00F408B0"/>
    <w:rsid w:val="00F4136B"/>
    <w:rsid w:val="00F4136D"/>
    <w:rsid w:val="00F41870"/>
    <w:rsid w:val="00F41BCD"/>
    <w:rsid w:val="00F4212E"/>
    <w:rsid w:val="00F42C20"/>
    <w:rsid w:val="00F439EB"/>
    <w:rsid w:val="00F43E34"/>
    <w:rsid w:val="00F45D85"/>
    <w:rsid w:val="00F46EAE"/>
    <w:rsid w:val="00F47095"/>
    <w:rsid w:val="00F50A65"/>
    <w:rsid w:val="00F50D77"/>
    <w:rsid w:val="00F52668"/>
    <w:rsid w:val="00F5280E"/>
    <w:rsid w:val="00F529D6"/>
    <w:rsid w:val="00F53053"/>
    <w:rsid w:val="00F53FE2"/>
    <w:rsid w:val="00F575FF"/>
    <w:rsid w:val="00F611E6"/>
    <w:rsid w:val="00F618EF"/>
    <w:rsid w:val="00F639A1"/>
    <w:rsid w:val="00F65582"/>
    <w:rsid w:val="00F6628F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1CD5"/>
    <w:rsid w:val="00F82412"/>
    <w:rsid w:val="00F8461F"/>
    <w:rsid w:val="00F87A2B"/>
    <w:rsid w:val="00F87CDD"/>
    <w:rsid w:val="00F93314"/>
    <w:rsid w:val="00F933F0"/>
    <w:rsid w:val="00F937A3"/>
    <w:rsid w:val="00F94715"/>
    <w:rsid w:val="00F95BDE"/>
    <w:rsid w:val="00F96A3D"/>
    <w:rsid w:val="00F96BB6"/>
    <w:rsid w:val="00FA042B"/>
    <w:rsid w:val="00FA117A"/>
    <w:rsid w:val="00FA2BB9"/>
    <w:rsid w:val="00FA4718"/>
    <w:rsid w:val="00FA54A9"/>
    <w:rsid w:val="00FA5848"/>
    <w:rsid w:val="00FA615C"/>
    <w:rsid w:val="00FA6899"/>
    <w:rsid w:val="00FA6AF9"/>
    <w:rsid w:val="00FA7F3D"/>
    <w:rsid w:val="00FB1350"/>
    <w:rsid w:val="00FB1FA4"/>
    <w:rsid w:val="00FB38D8"/>
    <w:rsid w:val="00FB5F50"/>
    <w:rsid w:val="00FB5F61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7FD7"/>
    <w:rsid w:val="00FF07DB"/>
    <w:rsid w:val="00FF1AD5"/>
    <w:rsid w:val="00FF1FCB"/>
    <w:rsid w:val="00FF3041"/>
    <w:rsid w:val="00FF42F6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9C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3343</TotalTime>
  <Pages>3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433</cp:revision>
  <cp:lastPrinted>2019-04-25T01:09:00Z</cp:lastPrinted>
  <dcterms:created xsi:type="dcterms:W3CDTF">2023-01-26T17:38:00Z</dcterms:created>
  <dcterms:modified xsi:type="dcterms:W3CDTF">2023-05-15T14:28:00Z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